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36B33" w:rsidR="00E81DA2" w:rsidP="316774C7" w:rsidRDefault="00997F14" w14:paraId="70E60BEF" w14:textId="3251E8F4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16774C7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16774C7" w:rsidR="00E81DA2">
        <w:rPr>
          <w:rFonts w:ascii="Corbel" w:hAnsi="Corbel"/>
          <w:i w:val="1"/>
          <w:iCs w:val="1"/>
        </w:rPr>
        <w:t xml:space="preserve">Załącznik nr 1.5 do Zarządzenia Rektora </w:t>
      </w:r>
      <w:r w:rsidRPr="316774C7" w:rsidR="00E81DA2">
        <w:rPr>
          <w:rFonts w:ascii="Corbel" w:hAnsi="Corbel"/>
          <w:i w:val="1"/>
          <w:iCs w:val="1"/>
        </w:rPr>
        <w:t>UR nr</w:t>
      </w:r>
      <w:r w:rsidRPr="316774C7" w:rsidR="00E81DA2">
        <w:rPr>
          <w:rFonts w:ascii="Corbel" w:hAnsi="Corbel"/>
          <w:i w:val="1"/>
          <w:iCs w:val="1"/>
        </w:rPr>
        <w:t xml:space="preserve"> 7/2023</w:t>
      </w:r>
    </w:p>
    <w:p w:rsidRPr="00E36B33" w:rsidR="00E81DA2" w:rsidP="00E81DA2" w:rsidRDefault="00E81DA2" w14:paraId="4464B9D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6B33">
        <w:rPr>
          <w:rFonts w:ascii="Corbel" w:hAnsi="Corbel"/>
          <w:b/>
          <w:smallCaps/>
          <w:sz w:val="24"/>
          <w:szCs w:val="24"/>
        </w:rPr>
        <w:t>SYLABUS</w:t>
      </w:r>
    </w:p>
    <w:p w:rsidRPr="00E36B33" w:rsidR="00E81DA2" w:rsidP="316774C7" w:rsidRDefault="00E81DA2" w14:paraId="1FA82E97" w14:textId="3CCBA29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16774C7" w:rsidR="00E81DA2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316774C7" w:rsidR="00E81DA2">
        <w:rPr>
          <w:rFonts w:ascii="Corbel" w:hAnsi="Corbel"/>
          <w:smallCaps w:val="1"/>
          <w:sz w:val="24"/>
          <w:szCs w:val="24"/>
        </w:rPr>
        <w:t>2023/2024 – 2025/2026</w:t>
      </w:r>
      <w:r w:rsidRPr="316774C7" w:rsidR="00E81DA2">
        <w:rPr>
          <w:rFonts w:ascii="Corbel" w:hAnsi="Corbel"/>
          <w:i w:val="1"/>
          <w:iCs w:val="1"/>
          <w:sz w:val="24"/>
          <w:szCs w:val="24"/>
        </w:rPr>
        <w:t xml:space="preserve"> </w:t>
      </w:r>
    </w:p>
    <w:p w:rsidRPr="00E36B33" w:rsidR="00E81DA2" w:rsidP="316774C7" w:rsidRDefault="00E81DA2" w14:paraId="673A9491" w14:textId="6A46683D">
      <w:pPr>
        <w:spacing w:after="0" w:line="240" w:lineRule="exact"/>
        <w:ind w:left="2832" w:firstLine="708"/>
        <w:jc w:val="center"/>
        <w:rPr>
          <w:rFonts w:ascii="Corbel" w:hAnsi="Corbel"/>
          <w:sz w:val="20"/>
          <w:szCs w:val="20"/>
        </w:rPr>
      </w:pPr>
      <w:r w:rsidRPr="316774C7" w:rsidR="00E81DA2">
        <w:rPr>
          <w:rFonts w:ascii="Corbel" w:hAnsi="Corbel"/>
          <w:i w:val="1"/>
          <w:iCs w:val="1"/>
          <w:sz w:val="20"/>
          <w:szCs w:val="20"/>
        </w:rPr>
        <w:t>(skrajne daty</w:t>
      </w:r>
      <w:r w:rsidRPr="316774C7" w:rsidR="00E81DA2">
        <w:rPr>
          <w:rFonts w:ascii="Corbel" w:hAnsi="Corbel"/>
          <w:sz w:val="20"/>
          <w:szCs w:val="20"/>
        </w:rPr>
        <w:t>)</w:t>
      </w:r>
    </w:p>
    <w:p w:rsidRPr="00E36B33" w:rsidR="00E81DA2" w:rsidP="316774C7" w:rsidRDefault="00E81DA2" w14:paraId="4D627D9B" w14:textId="7231FC20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E36B33">
        <w:rPr>
          <w:rFonts w:ascii="Corbel" w:hAnsi="Corbel"/>
          <w:sz w:val="20"/>
          <w:szCs w:val="20"/>
        </w:rPr>
        <w:tab/>
      </w:r>
      <w:r w:rsidRPr="00E36B33">
        <w:rPr>
          <w:rFonts w:ascii="Corbel" w:hAnsi="Corbel"/>
          <w:sz w:val="20"/>
          <w:szCs w:val="20"/>
        </w:rPr>
        <w:tab/>
      </w:r>
      <w:r w:rsidRPr="00E36B33">
        <w:rPr>
          <w:rFonts w:ascii="Corbel" w:hAnsi="Corbel"/>
          <w:sz w:val="20"/>
          <w:szCs w:val="20"/>
        </w:rPr>
        <w:tab/>
      </w:r>
      <w:r w:rsidRPr="00E36B33">
        <w:rPr>
          <w:rFonts w:ascii="Corbel" w:hAnsi="Corbel"/>
          <w:sz w:val="20"/>
          <w:szCs w:val="20"/>
        </w:rPr>
        <w:tab/>
      </w:r>
      <w:r w:rsidRPr="00E36B33" w:rsidR="00E81DA2">
        <w:rPr>
          <w:rFonts w:ascii="Corbel" w:hAnsi="Corbel"/>
          <w:sz w:val="20"/>
          <w:szCs w:val="20"/>
        </w:rPr>
        <w:t>Rok akademicki 2</w:t>
      </w:r>
      <w:r w:rsidRPr="00E36B33" w:rsidR="3F66229C">
        <w:rPr>
          <w:rFonts w:ascii="Corbel" w:hAnsi="Corbel"/>
          <w:sz w:val="20"/>
          <w:szCs w:val="20"/>
        </w:rPr>
        <w:t>025/2026</w:t>
      </w:r>
    </w:p>
    <w:p w:rsidRPr="00E36B33" w:rsidR="0085747A" w:rsidP="00E81DA2" w:rsidRDefault="0085747A" w14:paraId="4F48A32D" w14:textId="5679719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E36B33" w:rsidR="0085747A" w:rsidP="009C54AE" w:rsidRDefault="0071620A" w14:paraId="30A8DFE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6B33">
        <w:rPr>
          <w:rFonts w:ascii="Corbel" w:hAnsi="Corbel"/>
          <w:szCs w:val="24"/>
        </w:rPr>
        <w:t xml:space="preserve">1. </w:t>
      </w:r>
      <w:r w:rsidRPr="00E36B33" w:rsidR="0085747A">
        <w:rPr>
          <w:rFonts w:ascii="Corbel" w:hAnsi="Corbel"/>
          <w:szCs w:val="24"/>
        </w:rPr>
        <w:t xml:space="preserve">Podstawowe </w:t>
      </w:r>
      <w:r w:rsidRPr="00E36B33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E36B33" w:rsidR="0085747A" w:rsidTr="640DEC03" w14:paraId="0F60A4C2" w14:textId="77777777">
        <w:tc>
          <w:tcPr>
            <w:tcW w:w="2694" w:type="dxa"/>
            <w:vAlign w:val="center"/>
          </w:tcPr>
          <w:p w:rsidRPr="00E36B33" w:rsidR="0085747A" w:rsidP="009C54AE" w:rsidRDefault="00C05F44" w14:paraId="59A239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E36B33" w:rsidR="0085747A" w:rsidP="640DEC03" w:rsidRDefault="00F63E3B" w14:paraId="3F7BE72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System organów bezpieczeństwa publicznego</w:t>
            </w:r>
          </w:p>
        </w:tc>
      </w:tr>
      <w:tr w:rsidRPr="00E36B33" w:rsidR="0085747A" w:rsidTr="640DEC03" w14:paraId="2FA9A661" w14:textId="77777777">
        <w:tc>
          <w:tcPr>
            <w:tcW w:w="2694" w:type="dxa"/>
            <w:vAlign w:val="center"/>
          </w:tcPr>
          <w:p w:rsidRPr="00E36B33" w:rsidR="0085747A" w:rsidP="009C54AE" w:rsidRDefault="00C05F44" w14:paraId="099D602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Kod przedmiotu</w:t>
            </w:r>
            <w:r w:rsidRPr="00E36B33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E36B33" w:rsidR="0085747A" w:rsidP="009C54AE" w:rsidRDefault="003B2206" w14:paraId="757F4C9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ASO63</w:t>
            </w:r>
          </w:p>
        </w:tc>
      </w:tr>
      <w:tr w:rsidRPr="00E36B33" w:rsidR="0085747A" w:rsidTr="640DEC03" w14:paraId="63171D21" w14:textId="77777777">
        <w:tc>
          <w:tcPr>
            <w:tcW w:w="2694" w:type="dxa"/>
            <w:vAlign w:val="center"/>
          </w:tcPr>
          <w:p w:rsidRPr="00E36B33" w:rsidR="0085747A" w:rsidP="00EA4832" w:rsidRDefault="0008575C" w14:paraId="1A609E3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</w:t>
            </w:r>
            <w:r w:rsidRPr="00E36B33" w:rsidR="0085747A">
              <w:rPr>
                <w:rFonts w:ascii="Corbel" w:hAnsi="Corbel"/>
                <w:sz w:val="24"/>
                <w:szCs w:val="24"/>
              </w:rPr>
              <w:t>azwa</w:t>
            </w:r>
            <w:r w:rsidRPr="00E36B33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E36B33" w:rsidR="0085747A" w:rsidP="640DEC03" w:rsidRDefault="00AA2C77" w14:paraId="07A1BE88" w14:textId="0A1D96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E36B33" w:rsidR="0085747A" w:rsidTr="640DEC03" w14:paraId="75D8B818" w14:textId="77777777">
        <w:tc>
          <w:tcPr>
            <w:tcW w:w="2694" w:type="dxa"/>
            <w:vAlign w:val="center"/>
          </w:tcPr>
          <w:p w:rsidRPr="00E36B33" w:rsidR="0085747A" w:rsidP="009C54AE" w:rsidRDefault="0085747A" w14:paraId="08C55DE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E36B33" w:rsidR="0085747A" w:rsidP="00E81DA2" w:rsidRDefault="00E81DA2" w14:paraId="16AFEB0B" w14:textId="2DB45A52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Instytut Nauk Prawnych Zakład Prawa i Postępowania Administracyjnego</w:t>
            </w:r>
          </w:p>
        </w:tc>
      </w:tr>
      <w:tr w:rsidRPr="00E36B33" w:rsidR="0085747A" w:rsidTr="640DEC03" w14:paraId="1AC7ACD3" w14:textId="77777777">
        <w:tc>
          <w:tcPr>
            <w:tcW w:w="2694" w:type="dxa"/>
            <w:vAlign w:val="center"/>
          </w:tcPr>
          <w:p w:rsidRPr="00E36B33" w:rsidR="0085747A" w:rsidP="009C54AE" w:rsidRDefault="0085747A" w14:paraId="161B6C4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E36B33" w:rsidR="0085747A" w:rsidP="009C54AE" w:rsidRDefault="00AD096A" w14:paraId="3515A78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E36B33" w:rsidR="0085747A" w:rsidTr="640DEC03" w14:paraId="25F572CF" w14:textId="77777777">
        <w:tc>
          <w:tcPr>
            <w:tcW w:w="2694" w:type="dxa"/>
            <w:vAlign w:val="center"/>
          </w:tcPr>
          <w:p w:rsidRPr="00E36B33" w:rsidR="0085747A" w:rsidP="009C54AE" w:rsidRDefault="00DE4A14" w14:paraId="793DCD8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E36B33" w:rsidR="0085747A" w:rsidP="009C54AE" w:rsidRDefault="003B2206" w14:paraId="53029A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E36B33" w:rsidR="004A5FE3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Pr="00E36B33" w:rsidR="0085747A" w:rsidTr="640DEC03" w14:paraId="3DC88EB6" w14:textId="77777777">
        <w:tc>
          <w:tcPr>
            <w:tcW w:w="2694" w:type="dxa"/>
            <w:vAlign w:val="center"/>
          </w:tcPr>
          <w:p w:rsidRPr="00E36B33" w:rsidR="0085747A" w:rsidP="009C54AE" w:rsidRDefault="0085747A" w14:paraId="544248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E36B33" w:rsidR="0085747A" w:rsidP="009C54AE" w:rsidRDefault="00F63E3B" w14:paraId="0DDEF77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E36B33" w:rsidR="0085747A" w:rsidTr="640DEC03" w14:paraId="2F90911B" w14:textId="77777777">
        <w:tc>
          <w:tcPr>
            <w:tcW w:w="2694" w:type="dxa"/>
            <w:vAlign w:val="center"/>
          </w:tcPr>
          <w:p w:rsidRPr="00E36B33" w:rsidR="0085747A" w:rsidP="009C54AE" w:rsidRDefault="0085747A" w14:paraId="5217A6F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E36B33" w:rsidR="0085747A" w:rsidP="009C54AE" w:rsidRDefault="00F63E3B" w14:paraId="706D638A" w14:textId="341BDE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E36B33" w:rsidR="00E81D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tudia </w:t>
            </w:r>
            <w:r w:rsidR="000B49E0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Pr="00E36B33" w:rsidR="00E81DA2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E36B33" w:rsidR="0085747A" w:rsidTr="640DEC03" w14:paraId="06D7796D" w14:textId="77777777">
        <w:tc>
          <w:tcPr>
            <w:tcW w:w="2694" w:type="dxa"/>
            <w:vAlign w:val="center"/>
          </w:tcPr>
          <w:p w:rsidRPr="00E36B33" w:rsidR="0085747A" w:rsidP="009C54AE" w:rsidRDefault="0085747A" w14:paraId="581B88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Rok i semestr</w:t>
            </w:r>
            <w:r w:rsidRPr="00E36B33" w:rsidR="0030395F">
              <w:rPr>
                <w:rFonts w:ascii="Corbel" w:hAnsi="Corbel"/>
                <w:sz w:val="24"/>
                <w:szCs w:val="24"/>
              </w:rPr>
              <w:t>/y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E36B33" w:rsidR="0085747A" w:rsidP="640DEC03" w:rsidRDefault="00F63E3B" w14:paraId="33600CCA" w14:textId="010569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E36B33" w:rsidR="00E81DA2"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Pr="00E36B33" w:rsidR="0085747A" w:rsidTr="640DEC03" w14:paraId="3D7AA6D9" w14:textId="77777777">
        <w:tc>
          <w:tcPr>
            <w:tcW w:w="2694" w:type="dxa"/>
            <w:vAlign w:val="center"/>
          </w:tcPr>
          <w:p w:rsidRPr="00E36B33" w:rsidR="0085747A" w:rsidP="009C54AE" w:rsidRDefault="0085747A" w14:paraId="135A0E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E36B33" w:rsidR="0085747A" w:rsidP="009C54AE" w:rsidRDefault="007A78F8" w14:paraId="00EA744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Pr="00E36B33" w:rsidR="00923D7D" w:rsidTr="640DEC03" w14:paraId="535F2951" w14:textId="77777777">
        <w:tc>
          <w:tcPr>
            <w:tcW w:w="2694" w:type="dxa"/>
            <w:vAlign w:val="center"/>
          </w:tcPr>
          <w:p w:rsidRPr="00E36B33" w:rsidR="00923D7D" w:rsidP="009C54AE" w:rsidRDefault="00923D7D" w14:paraId="255FA66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E36B33" w:rsidR="00923D7D" w:rsidP="009C54AE" w:rsidRDefault="00F63E3B" w14:paraId="617EAA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E36B33" w:rsidR="0085747A" w:rsidTr="640DEC03" w14:paraId="7737E38D" w14:textId="77777777">
        <w:tc>
          <w:tcPr>
            <w:tcW w:w="2694" w:type="dxa"/>
            <w:vAlign w:val="center"/>
          </w:tcPr>
          <w:p w:rsidRPr="00E36B33" w:rsidR="0085747A" w:rsidP="009C54AE" w:rsidRDefault="0085747A" w14:paraId="04C0F3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E36B33" w:rsidR="0085747A" w:rsidP="009C54AE" w:rsidRDefault="00E81DA2" w14:paraId="793EBF25" w14:textId="31435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Pr="00E36B33" w:rsidR="00322B46" w:rsidTr="640DEC03" w14:paraId="50DFB893" w14:textId="77777777">
        <w:tc>
          <w:tcPr>
            <w:tcW w:w="2694" w:type="dxa"/>
            <w:vAlign w:val="center"/>
          </w:tcPr>
          <w:p w:rsidRPr="00E36B33" w:rsidR="00322B46" w:rsidP="00322B46" w:rsidRDefault="00322B46" w14:paraId="362194D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E36B33" w:rsidR="00322B46" w:rsidP="00322B46" w:rsidRDefault="00322B46" w14:paraId="4157658D" w14:textId="05DDB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E36B33" w:rsidR="0085747A" w:rsidP="009C54AE" w:rsidRDefault="0085747A" w14:paraId="31B8BDE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* </w:t>
      </w:r>
      <w:r w:rsidRPr="00E36B33">
        <w:rPr>
          <w:rFonts w:ascii="Corbel" w:hAnsi="Corbel"/>
          <w:i/>
          <w:sz w:val="24"/>
          <w:szCs w:val="24"/>
        </w:rPr>
        <w:t>-</w:t>
      </w:r>
      <w:r w:rsidRPr="00E36B33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E36B33" w:rsidR="00B90885">
        <w:rPr>
          <w:rFonts w:ascii="Corbel" w:hAnsi="Corbel"/>
          <w:b w:val="0"/>
          <w:sz w:val="24"/>
          <w:szCs w:val="24"/>
        </w:rPr>
        <w:t>e,</w:t>
      </w:r>
      <w:r w:rsidRPr="00E36B33">
        <w:rPr>
          <w:rFonts w:ascii="Corbel" w:hAnsi="Corbel"/>
          <w:i/>
          <w:sz w:val="24"/>
          <w:szCs w:val="24"/>
        </w:rPr>
        <w:t xml:space="preserve"> </w:t>
      </w:r>
      <w:r w:rsidRPr="00E36B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E36B33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E36B33" w:rsidR="00923D7D" w:rsidP="009C54AE" w:rsidRDefault="00923D7D" w14:paraId="1759892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E36B33" w:rsidR="0085747A" w:rsidP="009C54AE" w:rsidRDefault="0085747A" w14:paraId="60F069C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>1.</w:t>
      </w:r>
      <w:r w:rsidRPr="00E36B33" w:rsidR="00E22FBC">
        <w:rPr>
          <w:rFonts w:ascii="Corbel" w:hAnsi="Corbel"/>
          <w:sz w:val="24"/>
          <w:szCs w:val="24"/>
        </w:rPr>
        <w:t>1</w:t>
      </w:r>
      <w:r w:rsidRPr="00E36B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E36B33" w:rsidR="00923D7D" w:rsidP="009C54AE" w:rsidRDefault="00923D7D" w14:paraId="0216B66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Pr="00E36B33" w:rsidR="00015B8F" w:rsidTr="640DEC03" w14:paraId="76B736DA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36B33" w:rsidR="00015B8F" w:rsidP="009C54AE" w:rsidRDefault="00015B8F" w14:paraId="3C5FA5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Semestr</w:t>
            </w:r>
          </w:p>
          <w:p w:rsidRPr="00E36B33" w:rsidR="00015B8F" w:rsidP="009C54AE" w:rsidRDefault="002B5EA0" w14:paraId="3C512F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(</w:t>
            </w:r>
            <w:r w:rsidRPr="00E36B33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119C1F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2D7FDB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1D02385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79374B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595EF3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2AC0C1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3FC8ABB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10706B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36B33" w:rsidR="00015B8F" w:rsidP="009C54AE" w:rsidRDefault="00015B8F" w14:paraId="43E301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6B33">
              <w:rPr>
                <w:rFonts w:ascii="Corbel" w:hAnsi="Corbel"/>
                <w:b/>
                <w:szCs w:val="24"/>
              </w:rPr>
              <w:t>Liczba pkt</w:t>
            </w:r>
            <w:r w:rsidRPr="00E36B33" w:rsidR="00B90885">
              <w:rPr>
                <w:rFonts w:ascii="Corbel" w:hAnsi="Corbel"/>
                <w:b/>
                <w:szCs w:val="24"/>
              </w:rPr>
              <w:t>.</w:t>
            </w:r>
            <w:r w:rsidRPr="00E36B3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E36B33" w:rsidR="00015B8F" w:rsidTr="640DEC03" w14:paraId="02740926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36B33" w:rsidR="00015B8F" w:rsidP="00F34292" w:rsidRDefault="008D38A8" w14:paraId="6DC037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V</w:t>
            </w:r>
            <w:r w:rsidRPr="00E36B33" w:rsidR="00F34292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02235E8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21EE33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B49E0" w14:paraId="4A41CE31" w14:textId="42A4E0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599003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04EF56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6CE3883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6FED877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015B8F" w14:paraId="06729F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36B33" w:rsidR="00015B8F" w:rsidP="009C54AE" w:rsidRDefault="008D38A8" w14:paraId="766B038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E36B33" w:rsidR="00923D7D" w:rsidP="009C54AE" w:rsidRDefault="00923D7D" w14:paraId="388FB0E0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E36B33" w:rsidR="00923D7D" w:rsidP="009C54AE" w:rsidRDefault="00923D7D" w14:paraId="7B815272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E36B33" w:rsidR="0085747A" w:rsidP="00F83B28" w:rsidRDefault="0085747A" w14:paraId="2B44E4C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1.</w:t>
      </w:r>
      <w:r w:rsidRPr="00E36B33" w:rsidR="00E22FBC">
        <w:rPr>
          <w:rFonts w:ascii="Corbel" w:hAnsi="Corbel"/>
          <w:smallCaps w:val="0"/>
          <w:szCs w:val="24"/>
        </w:rPr>
        <w:t>2</w:t>
      </w:r>
      <w:r w:rsidRPr="00E36B33" w:rsidR="00F83B28">
        <w:rPr>
          <w:rFonts w:ascii="Corbel" w:hAnsi="Corbel"/>
          <w:smallCaps w:val="0"/>
          <w:szCs w:val="24"/>
        </w:rPr>
        <w:t>.</w:t>
      </w:r>
      <w:r w:rsidRPr="00E36B33" w:rsidR="00F83B28">
        <w:rPr>
          <w:rFonts w:ascii="Corbel" w:hAnsi="Corbel"/>
          <w:smallCaps w:val="0"/>
          <w:szCs w:val="24"/>
        </w:rPr>
        <w:tab/>
      </w:r>
      <w:r w:rsidRPr="00E36B33">
        <w:rPr>
          <w:rFonts w:ascii="Corbel" w:hAnsi="Corbel"/>
          <w:smallCaps w:val="0"/>
          <w:szCs w:val="24"/>
        </w:rPr>
        <w:t xml:space="preserve">Sposób realizacji zajęć  </w:t>
      </w:r>
    </w:p>
    <w:p w:rsidRPr="00E36B33" w:rsidR="0085747A" w:rsidP="00F83B28" w:rsidRDefault="00D95104" w14:paraId="0D09D92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MS Gothic" w:eastAsia="MS Gothic" w:cs="MS Gothic"/>
          <w:b w:val="0"/>
          <w:szCs w:val="24"/>
        </w:rPr>
        <w:t>☒</w:t>
      </w:r>
      <w:r w:rsidRPr="00E36B33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E36B33" w:rsidR="0085747A" w:rsidP="00F83B28" w:rsidRDefault="008D38A8" w14:paraId="4DDC506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MS Gothic" w:eastAsia="MS Gothic" w:cs="MS Gothic"/>
          <w:b w:val="0"/>
          <w:szCs w:val="24"/>
        </w:rPr>
        <w:t>☒</w:t>
      </w:r>
      <w:r w:rsidRPr="00E36B33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E36B33" w:rsidR="0085747A" w:rsidP="009C54AE" w:rsidRDefault="0085747A" w14:paraId="1804A7A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36B33" w:rsidR="00E22FBC" w:rsidP="316774C7" w:rsidRDefault="00E22FBC" w14:paraId="05A17D28" w14:textId="2F4227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316774C7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16774C7" w:rsidR="00E22FBC">
        <w:rPr>
          <w:rFonts w:ascii="Corbel" w:hAnsi="Corbel"/>
          <w:caps w:val="0"/>
          <w:smallCaps w:val="0"/>
        </w:rPr>
        <w:t>For</w:t>
      </w:r>
      <w:r w:rsidRPr="316774C7" w:rsidR="00445970">
        <w:rPr>
          <w:rFonts w:ascii="Corbel" w:hAnsi="Corbel"/>
          <w:caps w:val="0"/>
          <w:smallCaps w:val="0"/>
        </w:rPr>
        <w:t xml:space="preserve">ma zaliczenia </w:t>
      </w:r>
      <w:r w:rsidRPr="316774C7" w:rsidR="00445970">
        <w:rPr>
          <w:rFonts w:ascii="Corbel" w:hAnsi="Corbel"/>
          <w:caps w:val="0"/>
          <w:smallCaps w:val="0"/>
        </w:rPr>
        <w:t xml:space="preserve">przedmiotu </w:t>
      </w:r>
      <w:r w:rsidRPr="316774C7" w:rsidR="00E22FBC">
        <w:rPr>
          <w:rFonts w:ascii="Corbel" w:hAnsi="Corbel"/>
          <w:caps w:val="0"/>
          <w:smallCaps w:val="0"/>
        </w:rPr>
        <w:t>(</w:t>
      </w:r>
      <w:r w:rsidRPr="316774C7" w:rsidR="00E22FBC">
        <w:rPr>
          <w:rFonts w:ascii="Corbel" w:hAnsi="Corbel"/>
          <w:caps w:val="0"/>
          <w:smallCaps w:val="0"/>
        </w:rPr>
        <w:t xml:space="preserve">z toku) </w:t>
      </w:r>
      <w:r w:rsidRPr="316774C7" w:rsidR="00E22FBC">
        <w:rPr>
          <w:rFonts w:ascii="Corbel" w:hAnsi="Corbel"/>
          <w:b w:val="0"/>
          <w:bCs w:val="0"/>
          <w:caps w:val="0"/>
          <w:smallCaps w:val="0"/>
        </w:rPr>
        <w:t xml:space="preserve">(egzamin, </w:t>
      </w:r>
      <w:r w:rsidRPr="316774C7" w:rsidR="00E22FBC">
        <w:rPr>
          <w:rFonts w:ascii="Corbel" w:hAnsi="Corbel"/>
          <w:b w:val="0"/>
          <w:bCs w:val="0"/>
          <w:caps w:val="0"/>
          <w:smallCaps w:val="0"/>
          <w:u w:val="single"/>
        </w:rPr>
        <w:t>zaliczenie z oceną</w:t>
      </w:r>
      <w:r w:rsidRPr="316774C7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Pr="00E36B33" w:rsidR="00D95104" w:rsidP="00F83B28" w:rsidRDefault="00D95104" w14:paraId="1F4B0AD3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Pr="00E36B33" w:rsidR="00E81DA2" w:rsidP="00E81DA2" w:rsidRDefault="00E81DA2" w14:paraId="0CA816E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Zaliczenie z oceną w formie pisemnej lub ustnej. Możliwa jest również bieżąca ocena wiedzy studenta – w postaci pytań kontrolnych, odpowiedzi pisemnych, przedstawienia prezentacji multimedialnej lub referatu.</w:t>
      </w:r>
    </w:p>
    <w:p w:rsidRPr="00E36B33" w:rsidR="00E81DA2" w:rsidP="00E81DA2" w:rsidRDefault="00E81DA2" w14:paraId="774FA688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:rsidRPr="00E36B33" w:rsidR="00E960BB" w:rsidP="009C54AE" w:rsidRDefault="0085747A" w14:paraId="3200A6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E36B3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E36B33" w:rsidR="0085747A" w:rsidTr="316774C7" w14:paraId="44CCFA11" w14:textId="77777777">
        <w:tc>
          <w:tcPr>
            <w:tcW w:w="9670" w:type="dxa"/>
            <w:tcMar/>
          </w:tcPr>
          <w:p w:rsidRPr="00E36B33" w:rsidR="0085747A" w:rsidP="316774C7" w:rsidRDefault="00D95104" w14:paraId="5E0D71A0" w14:textId="351AF306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16774C7" w:rsidR="00D9510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Znajomość podstawowych zagadnień </w:t>
            </w:r>
            <w:r w:rsidRPr="316774C7" w:rsidR="00D95104">
              <w:rPr>
                <w:rFonts w:ascii="Corbel" w:hAnsi="Corbel"/>
                <w:b w:val="0"/>
                <w:bCs w:val="0"/>
                <w:caps w:val="0"/>
                <w:smallCaps w:val="0"/>
              </w:rPr>
              <w:t>z prawa</w:t>
            </w:r>
            <w:r w:rsidRPr="316774C7" w:rsidR="00D9510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administracyjnego i prawa konstytucyjnego.</w:t>
            </w:r>
          </w:p>
        </w:tc>
      </w:tr>
    </w:tbl>
    <w:p w:rsidRPr="00E36B33" w:rsidR="00153C41" w:rsidP="009C54AE" w:rsidRDefault="00153C41" w14:paraId="06A22A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E36B33" w:rsidR="0085747A" w:rsidP="316774C7" w:rsidRDefault="0071620A" w14:paraId="16351B2F" w14:textId="18A01968">
      <w:pPr>
        <w:pStyle w:val="Punktygwne"/>
        <w:spacing w:before="0" w:after="0"/>
        <w:rPr>
          <w:rFonts w:ascii="Corbel" w:hAnsi="Corbel"/>
        </w:rPr>
      </w:pPr>
      <w:r w:rsidRPr="316774C7" w:rsidR="0071620A">
        <w:rPr>
          <w:rFonts w:ascii="Corbel" w:hAnsi="Corbel"/>
        </w:rPr>
        <w:t>3.</w:t>
      </w:r>
      <w:r w:rsidRPr="316774C7" w:rsidR="0085747A">
        <w:rPr>
          <w:rFonts w:ascii="Corbel" w:hAnsi="Corbel"/>
        </w:rPr>
        <w:t xml:space="preserve"> </w:t>
      </w:r>
      <w:r w:rsidRPr="316774C7" w:rsidR="00A84C85">
        <w:rPr>
          <w:rFonts w:ascii="Corbel" w:hAnsi="Corbel"/>
        </w:rPr>
        <w:t xml:space="preserve">cele, efekty uczenia </w:t>
      </w:r>
      <w:r w:rsidRPr="316774C7" w:rsidR="00A84C85">
        <w:rPr>
          <w:rFonts w:ascii="Corbel" w:hAnsi="Corbel"/>
        </w:rPr>
        <w:t>się</w:t>
      </w:r>
      <w:r w:rsidRPr="316774C7" w:rsidR="0085747A">
        <w:rPr>
          <w:rFonts w:ascii="Corbel" w:hAnsi="Corbel"/>
        </w:rPr>
        <w:t>,</w:t>
      </w:r>
      <w:r w:rsidRPr="316774C7" w:rsidR="0085747A">
        <w:rPr>
          <w:rFonts w:ascii="Corbel" w:hAnsi="Corbel"/>
        </w:rPr>
        <w:t xml:space="preserve"> treści Programowe i stosowane metody Dydaktyczne</w:t>
      </w:r>
    </w:p>
    <w:p w:rsidRPr="00E36B33" w:rsidR="0085747A" w:rsidP="009C54AE" w:rsidRDefault="0085747A" w14:paraId="0E608C5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E36B33" w:rsidR="0085747A" w:rsidP="009C54AE" w:rsidRDefault="0071620A" w14:paraId="28F52DF7" w14:textId="77777777">
      <w:pPr>
        <w:pStyle w:val="Podpunkty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3.1 </w:t>
      </w:r>
      <w:r w:rsidRPr="00E36B33" w:rsidR="00C05F44">
        <w:rPr>
          <w:rFonts w:ascii="Corbel" w:hAnsi="Corbel"/>
          <w:sz w:val="24"/>
          <w:szCs w:val="24"/>
        </w:rPr>
        <w:t>Cele przedmiotu</w:t>
      </w:r>
    </w:p>
    <w:p w:rsidRPr="00E36B33" w:rsidR="00F83B28" w:rsidP="009C54AE" w:rsidRDefault="00F83B28" w14:paraId="60F12B5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E36B33" w:rsidR="0085747A" w:rsidTr="00923D7D" w14:paraId="11245E0A" w14:textId="77777777">
        <w:tc>
          <w:tcPr>
            <w:tcW w:w="851" w:type="dxa"/>
            <w:vAlign w:val="center"/>
          </w:tcPr>
          <w:p w:rsidRPr="00E36B33" w:rsidR="0085747A" w:rsidP="009C54AE" w:rsidRDefault="0085747A" w14:paraId="1F1824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E36B33" w:rsidR="0085747A" w:rsidP="00193980" w:rsidRDefault="00D95104" w14:paraId="7C2E23E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Student ma uzyskać wiedzę z zakresu systemu bezpieczeństwa publicznego </w:t>
            </w:r>
            <w:r w:rsidRPr="00E36B33" w:rsidR="004A5FE3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z uwzględnieniem podstawowych pojęć tego systemu, systemu organów administracji publicznej i podmiotów prywatnych wykonujących zadania z zak</w:t>
            </w:r>
            <w:r w:rsidRPr="00E36B33" w:rsidR="00193980">
              <w:rPr>
                <w:rFonts w:ascii="Corbel" w:hAnsi="Corbel"/>
                <w:b w:val="0"/>
                <w:sz w:val="24"/>
                <w:szCs w:val="24"/>
              </w:rPr>
              <w:t>resu bezpieczeństwa publicznego</w:t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E36B33" w:rsidR="0085747A" w:rsidTr="00923D7D" w14:paraId="0FF6391F" w14:textId="77777777">
        <w:tc>
          <w:tcPr>
            <w:tcW w:w="851" w:type="dxa"/>
            <w:vAlign w:val="center"/>
          </w:tcPr>
          <w:p w:rsidRPr="00E36B33" w:rsidR="0085747A" w:rsidP="009C54AE" w:rsidRDefault="00D95104" w14:paraId="3B3868B2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E36B33" w:rsidR="0085747A" w:rsidP="00403740" w:rsidRDefault="00057AC4" w14:paraId="7E153DF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Student ma uzyskać wiedzę</w:t>
            </w:r>
            <w:r w:rsidRPr="00E36B33" w:rsidR="00D95104">
              <w:rPr>
                <w:rFonts w:ascii="Corbel" w:hAnsi="Corbel"/>
                <w:b w:val="0"/>
                <w:sz w:val="24"/>
                <w:szCs w:val="24"/>
              </w:rPr>
              <w:t xml:space="preserve"> na temat </w:t>
            </w:r>
            <w:r w:rsidRPr="00E36B33" w:rsidR="00193980">
              <w:rPr>
                <w:rFonts w:ascii="Corbel" w:hAnsi="Corbel"/>
                <w:b w:val="0"/>
                <w:sz w:val="24"/>
                <w:szCs w:val="24"/>
              </w:rPr>
              <w:t>źródeł prawa do bezpieczeństwa, klasyfikacji zagrożeń bezpieczeństwa</w:t>
            </w:r>
            <w:r w:rsidRPr="00E36B33" w:rsidR="00D95104">
              <w:rPr>
                <w:rFonts w:ascii="Corbel" w:hAnsi="Corbel"/>
                <w:b w:val="0"/>
                <w:sz w:val="24"/>
                <w:szCs w:val="24"/>
              </w:rPr>
              <w:t xml:space="preserve"> w zakresie bezpieczeństwa wewnętrznego państwa.</w:t>
            </w:r>
          </w:p>
        </w:tc>
      </w:tr>
    </w:tbl>
    <w:p w:rsidRPr="00E36B33" w:rsidR="0085747A" w:rsidP="009C54AE" w:rsidRDefault="0085747A" w14:paraId="73FA036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E36B33" w:rsidR="001D7B54" w:rsidP="009C54AE" w:rsidRDefault="009F4610" w14:paraId="59612F2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 xml:space="preserve">3.2 </w:t>
      </w:r>
      <w:r w:rsidRPr="00E36B33" w:rsidR="001D7B54">
        <w:rPr>
          <w:rFonts w:ascii="Corbel" w:hAnsi="Corbel"/>
          <w:b/>
          <w:sz w:val="24"/>
          <w:szCs w:val="24"/>
        </w:rPr>
        <w:t xml:space="preserve">Efekty </w:t>
      </w:r>
      <w:r w:rsidRPr="00E36B33" w:rsidR="00C05F44">
        <w:rPr>
          <w:rFonts w:ascii="Corbel" w:hAnsi="Corbel"/>
          <w:b/>
          <w:sz w:val="24"/>
          <w:szCs w:val="24"/>
        </w:rPr>
        <w:t xml:space="preserve">uczenia się </w:t>
      </w:r>
      <w:r w:rsidRPr="00E36B33" w:rsidR="001D7B54">
        <w:rPr>
          <w:rFonts w:ascii="Corbel" w:hAnsi="Corbel"/>
          <w:b/>
          <w:sz w:val="24"/>
          <w:szCs w:val="24"/>
        </w:rPr>
        <w:t>dla przedmiotu</w:t>
      </w:r>
      <w:r w:rsidRPr="00E36B33" w:rsidR="00445970">
        <w:rPr>
          <w:rFonts w:ascii="Corbel" w:hAnsi="Corbel"/>
          <w:sz w:val="24"/>
          <w:szCs w:val="24"/>
        </w:rPr>
        <w:t xml:space="preserve"> </w:t>
      </w:r>
    </w:p>
    <w:p w:rsidRPr="00E36B33" w:rsidR="001D7B54" w:rsidP="009C54AE" w:rsidRDefault="001D7B54" w14:paraId="005BCA5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55"/>
        <w:gridCol w:w="5836"/>
        <w:gridCol w:w="2179"/>
      </w:tblGrid>
      <w:tr w:rsidRPr="00E36B33" w:rsidR="0074446B" w:rsidTr="316774C7" w14:paraId="1291418F" w14:textId="77777777">
        <w:tc>
          <w:tcPr>
            <w:tcW w:w="1655" w:type="dxa"/>
            <w:tcMar/>
            <w:vAlign w:val="center"/>
          </w:tcPr>
          <w:p w:rsidRPr="00E36B33" w:rsidR="0074446B" w:rsidP="0074446B" w:rsidRDefault="0074446B" w14:paraId="5C6EEC4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36" w:type="dxa"/>
            <w:tcMar/>
            <w:vAlign w:val="center"/>
          </w:tcPr>
          <w:p w:rsidRPr="00E36B33" w:rsidR="0074446B" w:rsidP="0074446B" w:rsidRDefault="0074446B" w14:paraId="266C781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179" w:type="dxa"/>
            <w:tcMar/>
            <w:vAlign w:val="center"/>
          </w:tcPr>
          <w:p w:rsidRPr="00E36B33" w:rsidR="0074446B" w:rsidP="0074446B" w:rsidRDefault="0074446B" w14:paraId="2A4776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36B3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E36B33" w:rsidR="00710CD0" w:rsidTr="316774C7" w14:paraId="4C51CE8A" w14:textId="77777777">
        <w:tc>
          <w:tcPr>
            <w:tcW w:w="1655" w:type="dxa"/>
            <w:tcMar/>
          </w:tcPr>
          <w:p w:rsidRPr="00E36B33" w:rsidR="00710CD0" w:rsidP="00710CD0" w:rsidRDefault="00710CD0" w14:paraId="698CD4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36" w:type="dxa"/>
            <w:tcMar/>
          </w:tcPr>
          <w:p w:rsidRPr="00E36B33" w:rsidR="00892893" w:rsidP="00892893" w:rsidRDefault="00892893" w14:paraId="5AC2271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Student ma podstawową wiedzę o charakterze nauk prawnych, w tym prawno-administracyjnych, ich miejscu w systemie nauk społecznych i rozpoznaje relacje do innych nauk społecznych, zna i rozumie zjawiska związane z działalnością administracji w zakresie zapewnienia bezpieczeństwa i porządku publicznego, zna zarys ewolucji podstawowych instytucji bezpieczeństwa publicznego.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65638F3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Pr="00E36B33" w:rsidR="004A5FE3">
              <w:rPr>
                <w:rFonts w:ascii="Corbel" w:hAnsi="Corbel"/>
                <w:sz w:val="24"/>
                <w:szCs w:val="24"/>
              </w:rPr>
              <w:t>1</w:t>
            </w:r>
          </w:p>
          <w:p w:rsidRPr="00E36B33" w:rsidR="004B72F6" w:rsidP="004B72F6" w:rsidRDefault="004B72F6" w14:paraId="3779878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Pr="00E36B33" w:rsidR="00710CD0" w:rsidTr="316774C7" w14:paraId="0A2C4D6A" w14:textId="77777777">
        <w:tc>
          <w:tcPr>
            <w:tcW w:w="1655" w:type="dxa"/>
            <w:tcMar/>
          </w:tcPr>
          <w:p w:rsidRPr="00E36B33" w:rsidR="00710CD0" w:rsidP="00710CD0" w:rsidRDefault="00710CD0" w14:paraId="796D65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36" w:type="dxa"/>
            <w:tcMar/>
          </w:tcPr>
          <w:p w:rsidRPr="00E36B33" w:rsidR="00892893" w:rsidP="00892893" w:rsidRDefault="004A5FE3" w14:paraId="74D49E7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Wykazuje się </w:t>
            </w:r>
            <w:r w:rsidRPr="00E36B33" w:rsidR="00892893">
              <w:rPr>
                <w:rFonts w:ascii="Corbel" w:hAnsi="Corbel"/>
                <w:sz w:val="24"/>
                <w:szCs w:val="24"/>
              </w:rPr>
              <w:t xml:space="preserve">podstawową </w:t>
            </w:r>
            <w:r w:rsidRPr="00E36B33">
              <w:rPr>
                <w:rFonts w:ascii="Corbel" w:hAnsi="Corbel"/>
                <w:sz w:val="24"/>
                <w:szCs w:val="24"/>
              </w:rPr>
              <w:t>wiedzą o relacjach między organami administracji publicznej, ze szczególnym uwzględnieniem organów odpowiedzialnych za bezpieczeństwo publiczne.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1BCFB3A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Pr="00E36B33" w:rsidR="004A5FE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4B72F6" w:rsidTr="316774C7" w14:paraId="3009C3AB" w14:textId="77777777">
        <w:tc>
          <w:tcPr>
            <w:tcW w:w="1655" w:type="dxa"/>
            <w:tcMar/>
          </w:tcPr>
          <w:p w:rsidRPr="00E36B33" w:rsidR="004B72F6" w:rsidP="001048A5" w:rsidRDefault="004B72F6" w14:paraId="60A288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36" w:type="dxa"/>
            <w:tcMar/>
          </w:tcPr>
          <w:p w:rsidRPr="00E36B33" w:rsidR="00892893" w:rsidP="00892893" w:rsidRDefault="00892893" w14:paraId="5648D73F" w14:textId="45B4AC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 xml:space="preserve">na </w:t>
            </w:r>
            <w:r w:rsidRPr="00E36B33">
              <w:rPr>
                <w:rFonts w:ascii="Corbel" w:hAnsi="Corbel"/>
                <w:sz w:val="24"/>
                <w:szCs w:val="24"/>
              </w:rPr>
              <w:t>podstawową terminologię z zakresu bezpieczeństwa i porządku publicznego ze szczególnym uwzględnieniem aspektów administracyjnoprawnych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9" w:type="dxa"/>
            <w:tcMar/>
          </w:tcPr>
          <w:p w:rsidRPr="00E36B33" w:rsidR="004B72F6" w:rsidP="001048A5" w:rsidRDefault="004B72F6" w14:paraId="437664E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Pr="00E36B33" w:rsidR="00710CD0" w:rsidTr="316774C7" w14:paraId="06B3E5BC" w14:textId="77777777">
        <w:tc>
          <w:tcPr>
            <w:tcW w:w="1655" w:type="dxa"/>
            <w:tcMar/>
          </w:tcPr>
          <w:p w:rsidRPr="00E36B33" w:rsidR="00710CD0" w:rsidP="00710CD0" w:rsidRDefault="00710CD0" w14:paraId="01A431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36" w:type="dxa"/>
            <w:tcMar/>
          </w:tcPr>
          <w:p w:rsidRPr="00E36B33" w:rsidR="000071B8" w:rsidP="000071B8" w:rsidRDefault="680BFB7E" w14:paraId="12FD1601" w14:textId="3F3AAB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nauk administracyjnych pozwalające opisywać i klasyfikować organy, jednostki 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sz w:val="24"/>
                <w:szCs w:val="24"/>
              </w:rPr>
              <w:t xml:space="preserve">i inne podmioty odpowiedzialne za ochronę bezpieczeństwa publicznego oraz potrafi wskazać na uwarunkowania prawne ich funkcjonowania.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1241F07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E36B33" w:rsidR="00710CD0" w:rsidTr="316774C7" w14:paraId="6ED33A57" w14:textId="77777777">
        <w:tc>
          <w:tcPr>
            <w:tcW w:w="1655" w:type="dxa"/>
            <w:tcMar/>
          </w:tcPr>
          <w:p w:rsidRPr="00E36B33" w:rsidR="00710CD0" w:rsidP="00710CD0" w:rsidRDefault="00710CD0" w14:paraId="3E8111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36" w:type="dxa"/>
            <w:tcMar/>
          </w:tcPr>
          <w:p w:rsidRPr="00E36B33" w:rsidR="00710CD0" w:rsidP="000071B8" w:rsidRDefault="000071B8" w14:paraId="7896FBB9" w14:textId="142625F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16774C7" w:rsidR="756B3D90">
              <w:rPr>
                <w:rFonts w:ascii="Corbel" w:hAnsi="Corbel"/>
                <w:sz w:val="24"/>
                <w:szCs w:val="24"/>
              </w:rPr>
              <w:t>Potrafi prawidłowo identyfikować i</w:t>
            </w:r>
            <w:r w:rsidRPr="316774C7" w:rsidR="085BE873">
              <w:rPr>
                <w:rFonts w:ascii="Corbel" w:hAnsi="Corbel"/>
                <w:sz w:val="24"/>
                <w:szCs w:val="24"/>
              </w:rPr>
              <w:t xml:space="preserve"> </w:t>
            </w:r>
            <w:r w:rsidRPr="316774C7" w:rsidR="756B3D90">
              <w:rPr>
                <w:rFonts w:ascii="Corbel" w:hAnsi="Corbel"/>
                <w:sz w:val="24"/>
                <w:szCs w:val="24"/>
              </w:rPr>
              <w:t xml:space="preserve">interpretować zjawiska prawne, społeczne, ekonomiczne, polityczne i organizacyjne odnoszące się do bezpieczeństwa </w:t>
            </w:r>
            <w:r w:rsidRPr="316774C7" w:rsidR="756B3D90">
              <w:rPr>
                <w:rFonts w:ascii="Corbel" w:hAnsi="Corbel"/>
                <w:sz w:val="24"/>
                <w:szCs w:val="24"/>
              </w:rPr>
              <w:t>i</w:t>
            </w:r>
            <w:r w:rsidRPr="316774C7" w:rsidR="0A94CC13">
              <w:rPr>
                <w:rFonts w:ascii="Corbel" w:hAnsi="Corbel"/>
                <w:sz w:val="24"/>
                <w:szCs w:val="24"/>
              </w:rPr>
              <w:t xml:space="preserve"> </w:t>
            </w:r>
            <w:r w:rsidRPr="316774C7" w:rsidR="756B3D90">
              <w:rPr>
                <w:rFonts w:ascii="Corbel" w:hAnsi="Corbel"/>
                <w:sz w:val="24"/>
                <w:szCs w:val="24"/>
              </w:rPr>
              <w:t xml:space="preserve">porządku publicznego, a także dostrzegać analizować ich wzajemne </w:t>
            </w:r>
            <w:r w:rsidRPr="316774C7" w:rsidR="6E19DBDA">
              <w:rPr>
                <w:rFonts w:ascii="Corbel" w:hAnsi="Corbel"/>
                <w:sz w:val="24"/>
                <w:szCs w:val="24"/>
              </w:rPr>
              <w:t xml:space="preserve">relacje </w:t>
            </w:r>
            <w:r w:rsidRPr="316774C7" w:rsidR="756B3D90">
              <w:rPr>
                <w:rFonts w:ascii="Corbel" w:hAnsi="Corbel"/>
                <w:sz w:val="24"/>
                <w:szCs w:val="24"/>
              </w:rPr>
              <w:t>z perspektywy zróżnicowanych płaszczyzn działalności.</w:t>
            </w:r>
            <w:r w:rsidRPr="316774C7" w:rsidR="74C60D0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5343E5C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Pr="00E36B33" w:rsidR="0006037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36B33" w:rsidR="00710CD0" w:rsidTr="316774C7" w14:paraId="68D6E844" w14:textId="77777777">
        <w:tc>
          <w:tcPr>
            <w:tcW w:w="1655" w:type="dxa"/>
            <w:tcMar/>
          </w:tcPr>
          <w:p w:rsidRPr="00E36B33" w:rsidR="00710CD0" w:rsidP="00710CD0" w:rsidRDefault="00710CD0" w14:paraId="387212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36" w:type="dxa"/>
            <w:tcMar/>
          </w:tcPr>
          <w:p w:rsidRPr="00E36B33" w:rsidR="000071B8" w:rsidP="000071B8" w:rsidRDefault="0006037A" w14:paraId="0B2ED6B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Wykorzystuje 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 xml:space="preserve">zdobytą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wiedzę 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 xml:space="preserve">teoretyczną z dziedziny nauk administracyjnych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do doboru oraz stosowania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właściwych metod i narzędzi do identyfikowania 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>oraz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klasyfikowania źródeł 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 xml:space="preserve">zagrożeń bezpieczeństwa publicznego.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1EEF994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4B72F6" w:rsidTr="316774C7" w14:paraId="63A4B3C3" w14:textId="77777777">
        <w:tc>
          <w:tcPr>
            <w:tcW w:w="1655" w:type="dxa"/>
            <w:tcMar/>
          </w:tcPr>
          <w:p w:rsidRPr="00E36B33" w:rsidR="004B72F6" w:rsidP="001048A5" w:rsidRDefault="004B72F6" w14:paraId="179965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36" w:type="dxa"/>
            <w:tcMar/>
          </w:tcPr>
          <w:p w:rsidRPr="00E36B33" w:rsidR="000071B8" w:rsidP="004639BF" w:rsidRDefault="004B72F6" w14:paraId="72D7AF7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Potrafi wykorzystywać posiadaną wiedzę do </w:t>
            </w:r>
            <w:r w:rsidRPr="00E36B33" w:rsidR="004639BF">
              <w:rPr>
                <w:rFonts w:ascii="Corbel" w:hAnsi="Corbel"/>
                <w:sz w:val="24"/>
                <w:szCs w:val="24"/>
              </w:rPr>
              <w:t xml:space="preserve">analizowania, interpretowania oraz projektowania strategii działań administracji bezpieczeństwa, a także znajdywać rozwiązania problemów charakterystycznych dla obszaru bezpieczeństwa wewnętrznego, a także przewidywania skutków podjętych działań.  </w:t>
            </w:r>
          </w:p>
        </w:tc>
        <w:tc>
          <w:tcPr>
            <w:tcW w:w="2179" w:type="dxa"/>
            <w:tcMar/>
          </w:tcPr>
          <w:p w:rsidRPr="00E36B33" w:rsidR="004B72F6" w:rsidP="001048A5" w:rsidRDefault="004B72F6" w14:paraId="5772A15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Pr="00E36B33" w:rsidR="00710CD0" w:rsidTr="316774C7" w14:paraId="5E3C6C17" w14:textId="77777777">
        <w:tc>
          <w:tcPr>
            <w:tcW w:w="1655" w:type="dxa"/>
            <w:tcMar/>
          </w:tcPr>
          <w:p w:rsidRPr="00E36B33" w:rsidR="00710CD0" w:rsidP="00710CD0" w:rsidRDefault="00710CD0" w14:paraId="409137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36" w:type="dxa"/>
            <w:tcMar/>
          </w:tcPr>
          <w:p w:rsidRPr="00E36B33" w:rsidR="004639BF" w:rsidP="004639BF" w:rsidRDefault="004639BF" w14:paraId="1E0266CD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Posiada umiejętność samodzielnego przygotowania prac pisemnych oraz wystąpień ustnych, a także prezentacji multimedialnych, poświęconych zagadnieniom z zakresu funkcjonowania systemu podmiotów bezpieczeństwa publicznego. </w:t>
            </w:r>
          </w:p>
        </w:tc>
        <w:tc>
          <w:tcPr>
            <w:tcW w:w="2179" w:type="dxa"/>
            <w:tcMar/>
          </w:tcPr>
          <w:p w:rsidRPr="00E36B33" w:rsidR="00710CD0" w:rsidP="008271B0" w:rsidRDefault="00710CD0" w14:paraId="5D2E8F4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Pr="00E36B33" w:rsidR="00710CD0" w:rsidTr="316774C7" w14:paraId="72F3CB4D" w14:textId="77777777">
        <w:tc>
          <w:tcPr>
            <w:tcW w:w="1655" w:type="dxa"/>
            <w:tcMar/>
          </w:tcPr>
          <w:p w:rsidRPr="00E36B33" w:rsidR="00710CD0" w:rsidP="00710CD0" w:rsidRDefault="00710CD0" w14:paraId="4F0B96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36" w:type="dxa"/>
            <w:tcMar/>
          </w:tcPr>
          <w:p w:rsidRPr="00E36B33" w:rsidR="004639BF" w:rsidP="00476D36" w:rsidRDefault="7EF2C64C" w14:paraId="0A99BF23" w14:textId="399BD0E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posługiwania się wiedzą i opiniami ekspertów z zakresu nauk o administracji ze szczególnym uwzględnieniem aspektów bezpieczeństwa publicznego oraz samodzielnego identyfikowania i rozwiązywania problemów związanych z wykonywaniem </w:t>
            </w:r>
            <w:r w:rsidRPr="00E36B33" w:rsidR="145C4187">
              <w:rPr>
                <w:rFonts w:ascii="Corbel" w:hAnsi="Corbel"/>
                <w:sz w:val="24"/>
                <w:szCs w:val="24"/>
              </w:rPr>
              <w:t>profesji w administracji bezpieczeństwa i porządku publicznego.</w:t>
            </w:r>
          </w:p>
        </w:tc>
        <w:tc>
          <w:tcPr>
            <w:tcW w:w="2179" w:type="dxa"/>
            <w:tcMar/>
          </w:tcPr>
          <w:p w:rsidRPr="00E36B33" w:rsidR="00710CD0" w:rsidP="008271B0" w:rsidRDefault="00710CD0" w14:paraId="4746674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>K0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316774C7" w14:paraId="5D289F9A" w14:textId="77777777">
        <w:tc>
          <w:tcPr>
            <w:tcW w:w="1655" w:type="dxa"/>
            <w:tcMar/>
          </w:tcPr>
          <w:p w:rsidRPr="00E36B33" w:rsidR="00710CD0" w:rsidP="00710CD0" w:rsidRDefault="00710CD0" w14:paraId="0DCB4D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36" w:type="dxa"/>
            <w:tcMar/>
          </w:tcPr>
          <w:p w:rsidRPr="00E36B33" w:rsidR="00710CD0" w:rsidP="008271B0" w:rsidRDefault="00476D36" w14:paraId="4B55AE9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Jest gotów do inicjowania działania i współdziałania w ramach administracji bezpieczeństwa na rzecz interesu społecznego z uwzględnieniem wymogów prawnych, administracyjnych i ekonomicznych właściwych dla tej administracji.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3117125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>K0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E36B33" w:rsidR="00710CD0" w:rsidTr="316774C7" w14:paraId="6CFDE45A" w14:textId="77777777">
        <w:tc>
          <w:tcPr>
            <w:tcW w:w="1655" w:type="dxa"/>
            <w:tcMar/>
          </w:tcPr>
          <w:p w:rsidRPr="00E36B33" w:rsidR="00710CD0" w:rsidP="00710CD0" w:rsidRDefault="00710CD0" w14:paraId="7A7FAF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836" w:type="dxa"/>
            <w:tcMar/>
          </w:tcPr>
          <w:p w:rsidRPr="00E36B33" w:rsidR="00710CD0" w:rsidP="00476D36" w:rsidRDefault="008271B0" w14:paraId="0F82C2A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wypełniania zobowiązań i inspirowania działalności na rzecz zapewnienia bezpieczeństwa </w:t>
            </w:r>
            <w:r w:rsidRPr="00E36B33" w:rsidR="00476D36">
              <w:rPr>
                <w:rFonts w:ascii="Corbel" w:hAnsi="Corbel"/>
                <w:sz w:val="24"/>
                <w:szCs w:val="24"/>
              </w:rPr>
              <w:t>społeczeństwa oraz</w:t>
            </w:r>
            <w:r w:rsidRPr="00E36B33" w:rsidR="005061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 w:rsidR="00476D36">
              <w:rPr>
                <w:rFonts w:ascii="Corbel" w:hAnsi="Corbel"/>
                <w:sz w:val="24"/>
                <w:szCs w:val="24"/>
              </w:rPr>
              <w:t>odpowiedzialnego pełnienia różnych ról zawodowych w organach administracji bezpieczeństwa z zachowaniem standardów i zasad prawnych i etycznych.</w:t>
            </w:r>
          </w:p>
        </w:tc>
        <w:tc>
          <w:tcPr>
            <w:tcW w:w="2179" w:type="dxa"/>
            <w:tcMar/>
          </w:tcPr>
          <w:p w:rsidRPr="00E36B33" w:rsidR="00710CD0" w:rsidP="005061E5" w:rsidRDefault="00C75B23" w14:paraId="26718B6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K_K0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E36B33" w:rsidR="0085747A" w:rsidP="009C54AE" w:rsidRDefault="0085747A" w14:paraId="632E4D2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E36B33" w:rsidR="0085747A" w:rsidP="009C54AE" w:rsidRDefault="00675843" w14:paraId="02529FC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>3.3</w:t>
      </w:r>
      <w:r w:rsidRPr="00E36B33" w:rsidR="001D7B54">
        <w:rPr>
          <w:rFonts w:ascii="Corbel" w:hAnsi="Corbel"/>
          <w:b/>
          <w:sz w:val="24"/>
          <w:szCs w:val="24"/>
        </w:rPr>
        <w:t xml:space="preserve"> </w:t>
      </w:r>
      <w:r w:rsidRPr="00E36B33" w:rsidR="0085747A">
        <w:rPr>
          <w:rFonts w:ascii="Corbel" w:hAnsi="Corbel"/>
          <w:b/>
          <w:sz w:val="24"/>
          <w:szCs w:val="24"/>
        </w:rPr>
        <w:t>T</w:t>
      </w:r>
      <w:r w:rsidRPr="00E36B33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E36B33" w:rsidR="007327BD">
        <w:rPr>
          <w:rFonts w:ascii="Corbel" w:hAnsi="Corbel"/>
          <w:sz w:val="24"/>
          <w:szCs w:val="24"/>
        </w:rPr>
        <w:t xml:space="preserve">  </w:t>
      </w:r>
    </w:p>
    <w:p w:rsidRPr="00E36B33" w:rsidR="0085747A" w:rsidP="009C54AE" w:rsidRDefault="0085747A" w14:paraId="36C810C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wykładu </w:t>
      </w:r>
    </w:p>
    <w:p w:rsidRPr="00E36B33" w:rsidR="00675843" w:rsidP="009C54AE" w:rsidRDefault="00675843" w14:paraId="34393FD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E36B33" w:rsidR="006D1994" w:rsidTr="640DEC03" w14:paraId="7B140046" w14:textId="77777777">
        <w:tc>
          <w:tcPr>
            <w:tcW w:w="9639" w:type="dxa"/>
          </w:tcPr>
          <w:p w:rsidRPr="00E36B33" w:rsidR="006D1994" w:rsidP="00715414" w:rsidRDefault="006D1994" w14:paraId="13533B3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36B33" w:rsidR="006D1994" w:rsidTr="640DEC03" w14:paraId="573CF298" w14:textId="77777777">
        <w:tc>
          <w:tcPr>
            <w:tcW w:w="9639" w:type="dxa"/>
          </w:tcPr>
          <w:p w:rsidRPr="00E36B33" w:rsidR="006D1994" w:rsidP="00715414" w:rsidRDefault="092F81EE" w14:paraId="495B8653" w14:textId="349808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E36B33" w:rsidR="006D1994" w:rsidP="009C54AE" w:rsidRDefault="006D1994" w14:paraId="16CD41E4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E36B33" w:rsidR="006D1994" w:rsidP="00E36B33" w:rsidRDefault="006D1994" w14:paraId="630F44C7" w14:textId="5E8631F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</w:t>
      </w:r>
      <w:r w:rsidRPr="00E36B33" w:rsidR="00E81DA2">
        <w:rPr>
          <w:rFonts w:ascii="Corbel" w:hAnsi="Corbel"/>
          <w:sz w:val="24"/>
          <w:szCs w:val="24"/>
        </w:rPr>
        <w:t>ćwiczeń, konwersatoriów, laboratoriów, zajęć praktycznych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39"/>
        <w:gridCol w:w="708"/>
      </w:tblGrid>
      <w:tr w:rsidRPr="00E36B33" w:rsidR="00E36B33" w:rsidTr="00C644D0" w14:paraId="4E6A1393" w14:textId="77777777">
        <w:tc>
          <w:tcPr>
            <w:tcW w:w="9747" w:type="dxa"/>
            <w:gridSpan w:val="2"/>
            <w:shd w:val="clear" w:color="auto" w:fill="auto"/>
          </w:tcPr>
          <w:p w:rsidRPr="00E36B33" w:rsidR="00E36B33" w:rsidP="008E6B14" w:rsidRDefault="00E36B33" w14:paraId="18BAB979" w14:textId="15B1D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36B33" w:rsidR="00710CD0" w:rsidTr="00E36B33" w14:paraId="16416082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567DC638" w14:textId="42553D53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Pojęcie bezpieczeństwa i porządku publicznego, rodzajowość bezpieczeństwa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322A27B0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0436CFEF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65201F56" w14:textId="3981D3B5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Bezpieczeństwo publiczne w ujęciu historycznym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B49E0" w14:paraId="1C5F045B" w14:textId="1CC896EF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36B33" w:rsidR="00710CD0" w:rsidTr="00E36B33" w14:paraId="01DBC6E1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45D3B221" w14:textId="3396E143">
            <w:pPr>
              <w:pStyle w:val="Akapitzlist"/>
              <w:numPr>
                <w:ilvl w:val="0"/>
                <w:numId w:val="6"/>
              </w:numPr>
              <w:tabs>
                <w:tab w:val="left" w:pos="6222"/>
              </w:tabs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Źródła zagrożeń bezpieczeństwa i porządku publicznego ich klasyfikacja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65657F91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1CBF41C0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67695A1C" w14:textId="3E4C8648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Podstawowe zasady organizacji i funkcjonowania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sz w:val="24"/>
                <w:szCs w:val="24"/>
              </w:rPr>
              <w:t>administracji bezpieczeństwa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4FB2E31A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6B194232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704A2C67" w14:textId="5591913E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 Podmioty administracji rządowe</w:t>
            </w:r>
            <w:r w:rsidRPr="00E36B33" w:rsidR="00057AC4">
              <w:rPr>
                <w:rFonts w:ascii="Corbel" w:hAnsi="Corbel"/>
                <w:sz w:val="24"/>
                <w:szCs w:val="24"/>
              </w:rPr>
              <w:t>j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B49E0" w14:paraId="68965A76" w14:textId="4C71B44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E36B33" w:rsidR="00710CD0" w:rsidTr="00E36B33" w14:paraId="4C8CDD27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430D767E" w14:textId="4C7DD8B4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Organy samorządu terytorialnego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7687A333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5AEF65E3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530D044C" w14:textId="0487212F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Organizacje pozarządowe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B49E0" w14:paraId="356ABD5D" w14:textId="33F8436B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36B33" w:rsidR="00710CD0" w:rsidTr="00E36B33" w14:paraId="779A3640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2D248BC9" w14:textId="4DFB18C9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Podmioty komercyjne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B49E0" w14:paraId="6E135B15" w14:textId="524B102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36B33" w:rsidR="00710CD0" w:rsidTr="00E36B33" w14:paraId="483F5357" w14:textId="77777777">
        <w:tc>
          <w:tcPr>
            <w:tcW w:w="9039" w:type="dxa"/>
            <w:shd w:val="clear" w:color="auto" w:fill="auto"/>
          </w:tcPr>
          <w:p w:rsidRPr="00E36B33" w:rsidR="00710CD0" w:rsidP="008E6B14" w:rsidRDefault="00710CD0" w14:paraId="72203EBE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B49E0" w14:paraId="5A13E4DA" w14:textId="39973EEE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:rsidRPr="00E36B33" w:rsidR="0085747A" w:rsidP="009C54AE" w:rsidRDefault="0085747A" w14:paraId="406D09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E36B33" w:rsidR="0085747A" w:rsidP="009C54AE" w:rsidRDefault="009F4610" w14:paraId="321CAA4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3.4 Metody dydaktyczne</w:t>
      </w:r>
      <w:r w:rsidRPr="00E36B33">
        <w:rPr>
          <w:rFonts w:ascii="Corbel" w:hAnsi="Corbel"/>
          <w:b w:val="0"/>
          <w:smallCaps w:val="0"/>
          <w:szCs w:val="24"/>
        </w:rPr>
        <w:t xml:space="preserve"> </w:t>
      </w:r>
    </w:p>
    <w:p w:rsidRPr="00E36B33" w:rsidR="00710CD0" w:rsidP="009C54AE" w:rsidRDefault="00710CD0" w14:paraId="10BC315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Pr="00E36B33" w:rsidR="00E960BB" w:rsidP="640DEC03" w:rsidRDefault="00892893" w14:paraId="07CC71F2" w14:textId="2127AAF1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Konwersatorium z prezentacją multimedialną, analiza i interpretacja tekstów źródłowych, praca w grupach, analiza przypadków.</w:t>
      </w:r>
    </w:p>
    <w:p w:rsidRPr="00E36B33" w:rsidR="00E960BB" w:rsidP="009C54AE" w:rsidRDefault="00E960BB" w14:paraId="493BF9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E36B33" w:rsidR="0085747A" w:rsidP="009C54AE" w:rsidRDefault="00C61DC5" w14:paraId="1CE1E4B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 </w:t>
      </w:r>
      <w:r w:rsidRPr="00E36B33" w:rsidR="0085747A">
        <w:rPr>
          <w:rFonts w:ascii="Corbel" w:hAnsi="Corbel"/>
          <w:smallCaps w:val="0"/>
          <w:szCs w:val="24"/>
        </w:rPr>
        <w:t>METODY I KRYTERIA OCENY</w:t>
      </w:r>
      <w:r w:rsidRPr="00E36B33" w:rsidR="009F4610">
        <w:rPr>
          <w:rFonts w:ascii="Corbel" w:hAnsi="Corbel"/>
          <w:smallCaps w:val="0"/>
          <w:szCs w:val="24"/>
        </w:rPr>
        <w:t xml:space="preserve"> </w:t>
      </w:r>
    </w:p>
    <w:p w:rsidRPr="00E36B33" w:rsidR="00923D7D" w:rsidP="009C54AE" w:rsidRDefault="00923D7D" w14:paraId="210F0E2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E36B33" w:rsidR="0085747A" w:rsidP="009C54AE" w:rsidRDefault="0085747A" w14:paraId="599EBC5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4.1 Sposoby weryfikacji efektów </w:t>
      </w:r>
      <w:r w:rsidRPr="00E36B33" w:rsidR="00C05F44">
        <w:rPr>
          <w:rFonts w:ascii="Corbel" w:hAnsi="Corbel"/>
          <w:smallCaps w:val="0"/>
          <w:szCs w:val="24"/>
        </w:rPr>
        <w:t>uczenia się</w:t>
      </w:r>
    </w:p>
    <w:p w:rsidRPr="00E36B33" w:rsidR="00A202AB" w:rsidP="640DEC03" w:rsidRDefault="00A202AB" w14:paraId="7DBE897F" w14:textId="368CEE06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9236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5685"/>
        <w:gridCol w:w="1850"/>
      </w:tblGrid>
      <w:tr w:rsidRPr="00E36B33" w:rsidR="00A202AB" w:rsidTr="316774C7" w14:paraId="31BE3539" w14:textId="77777777">
        <w:tc>
          <w:tcPr>
            <w:tcW w:w="1701" w:type="dxa"/>
            <w:tcMar/>
          </w:tcPr>
          <w:p w:rsidRPr="00E36B33" w:rsidR="00A202AB" w:rsidP="008E6B14" w:rsidRDefault="00A202AB" w14:paraId="11ADD40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Symbol efektu</w:t>
            </w:r>
          </w:p>
          <w:p w:rsidRPr="00E36B33" w:rsidR="00A202AB" w:rsidP="008E6B14" w:rsidRDefault="00A202AB" w14:paraId="54AB28C4" w14:textId="77777777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</w:p>
        </w:tc>
        <w:tc>
          <w:tcPr>
            <w:tcW w:w="5685" w:type="dxa"/>
            <w:tcMar/>
          </w:tcPr>
          <w:p w:rsidRPr="00E36B33" w:rsidR="00E36B33" w:rsidP="00E36B33" w:rsidRDefault="00E36B33" w14:paraId="56CDD7A7" w14:textId="77777777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:rsidRPr="00E36B33" w:rsidR="00A202AB" w:rsidP="00E36B33" w:rsidRDefault="00E36B33" w14:paraId="6F3B1858" w14:textId="525602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50" w:type="dxa"/>
            <w:tcMar/>
          </w:tcPr>
          <w:p w:rsidRPr="00E36B33" w:rsidR="00A202AB" w:rsidP="640DEC03" w:rsidRDefault="182EB231" w14:paraId="6801FCB9" w14:textId="07AA685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:rsidRPr="00E36B33" w:rsidR="00A202AB" w:rsidP="008E6B14" w:rsidRDefault="182EB231" w14:paraId="4921D391" w14:textId="728FFB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16774C7" w:rsidR="54BDB029">
              <w:rPr>
                <w:rFonts w:ascii="Corbel" w:hAnsi="Corbel"/>
                <w:sz w:val="24"/>
                <w:szCs w:val="24"/>
              </w:rPr>
              <w:t>(w</w:t>
            </w:r>
            <w:r w:rsidRPr="316774C7" w:rsidR="54BDB029">
              <w:rPr>
                <w:rFonts w:ascii="Corbel" w:hAnsi="Corbel"/>
                <w:sz w:val="24"/>
                <w:szCs w:val="24"/>
              </w:rPr>
              <w:t xml:space="preserve">, </w:t>
            </w:r>
            <w:r w:rsidRPr="316774C7" w:rsidR="54BDB029">
              <w:rPr>
                <w:rFonts w:ascii="Corbel" w:hAnsi="Corbel"/>
                <w:sz w:val="24"/>
                <w:szCs w:val="24"/>
              </w:rPr>
              <w:t>ćw</w:t>
            </w:r>
            <w:r w:rsidRPr="316774C7" w:rsidR="54BDB029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Pr="00E36B33" w:rsidR="00A202AB" w:rsidTr="316774C7" w14:paraId="2C4E5678" w14:textId="77777777">
        <w:tc>
          <w:tcPr>
            <w:tcW w:w="1701" w:type="dxa"/>
            <w:tcMar/>
          </w:tcPr>
          <w:p w:rsidRPr="00E36B33" w:rsidR="00A202AB" w:rsidP="008E6B14" w:rsidRDefault="00A202AB" w14:paraId="690C937C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5685" w:type="dxa"/>
            <w:tcMar/>
          </w:tcPr>
          <w:p w:rsidRPr="00E36B33" w:rsidR="00A202AB" w:rsidP="008E6B14" w:rsidRDefault="00A202AB" w14:paraId="2282FCB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1625342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674E2B6C" w14:textId="77777777">
        <w:tc>
          <w:tcPr>
            <w:tcW w:w="1701" w:type="dxa"/>
            <w:tcMar/>
          </w:tcPr>
          <w:p w:rsidRPr="00E36B33" w:rsidR="00A202AB" w:rsidP="008E6B14" w:rsidRDefault="00A202AB" w14:paraId="54580A11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685" w:type="dxa"/>
            <w:tcMar/>
          </w:tcPr>
          <w:p w:rsidRPr="00E36B33" w:rsidR="00A202AB" w:rsidP="00377BFA" w:rsidRDefault="00A202AB" w14:paraId="50870B2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67C40DB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4B01971F" w14:textId="77777777">
        <w:tc>
          <w:tcPr>
            <w:tcW w:w="1701" w:type="dxa"/>
            <w:tcMar/>
          </w:tcPr>
          <w:p w:rsidRPr="00E36B33" w:rsidR="00A202AB" w:rsidP="008E6B14" w:rsidRDefault="00A202AB" w14:paraId="3CE4AC32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85" w:type="dxa"/>
            <w:tcMar/>
          </w:tcPr>
          <w:p w:rsidRPr="00E36B33" w:rsidR="00A202AB" w:rsidP="008E6B14" w:rsidRDefault="00A202AB" w14:paraId="2BAECB7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6BC04AC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20BA4AF1" w14:textId="77777777">
        <w:tc>
          <w:tcPr>
            <w:tcW w:w="1701" w:type="dxa"/>
            <w:tcMar/>
          </w:tcPr>
          <w:p w:rsidRPr="00E36B33" w:rsidR="00A202AB" w:rsidP="008E6B14" w:rsidRDefault="00A202AB" w14:paraId="170F7095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685" w:type="dxa"/>
            <w:tcMar/>
          </w:tcPr>
          <w:p w:rsidRPr="00E36B33" w:rsidR="00A202AB" w:rsidP="008E6B14" w:rsidRDefault="00A202AB" w14:paraId="465EC25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3C51947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285F3C79" w14:textId="77777777">
        <w:tc>
          <w:tcPr>
            <w:tcW w:w="1701" w:type="dxa"/>
            <w:tcMar/>
          </w:tcPr>
          <w:p w:rsidRPr="00E36B33" w:rsidR="00A202AB" w:rsidP="008E6B14" w:rsidRDefault="00A202AB" w14:paraId="25D9B6A0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685" w:type="dxa"/>
            <w:tcMar/>
          </w:tcPr>
          <w:p w:rsidRPr="00E36B33" w:rsidR="00A202AB" w:rsidP="008E6B14" w:rsidRDefault="00A202AB" w14:paraId="2C3FDF0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295B232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587B724A" w14:textId="77777777">
        <w:tc>
          <w:tcPr>
            <w:tcW w:w="1701" w:type="dxa"/>
            <w:tcMar/>
          </w:tcPr>
          <w:p w:rsidRPr="00E36B33" w:rsidR="00A202AB" w:rsidP="008E6B14" w:rsidRDefault="00A202AB" w14:paraId="689FAA1F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685" w:type="dxa"/>
            <w:tcMar/>
          </w:tcPr>
          <w:p w:rsidRPr="00E36B33" w:rsidR="00A202AB" w:rsidP="008E6B14" w:rsidRDefault="00A202AB" w14:paraId="504E61F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6A123B5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33740798" w14:textId="77777777">
        <w:tc>
          <w:tcPr>
            <w:tcW w:w="1701" w:type="dxa"/>
            <w:tcMar/>
          </w:tcPr>
          <w:p w:rsidRPr="00E36B33" w:rsidR="00A202AB" w:rsidP="008E6B14" w:rsidRDefault="00A202AB" w14:paraId="12DC5A20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685" w:type="dxa"/>
            <w:tcMar/>
          </w:tcPr>
          <w:p w:rsidRPr="00E36B33" w:rsidR="00A202AB" w:rsidP="008E6B14" w:rsidRDefault="005061E5" w14:paraId="2A7A3DEA" w14:textId="7A5607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  <w:tcMar/>
          </w:tcPr>
          <w:p w:rsidRPr="00E36B33" w:rsidR="00A202AB" w:rsidP="005061E5" w:rsidRDefault="005B6719" w14:paraId="2EA60E0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0B054E33" w14:textId="77777777">
        <w:tc>
          <w:tcPr>
            <w:tcW w:w="1701" w:type="dxa"/>
            <w:tcMar/>
          </w:tcPr>
          <w:p w:rsidRPr="00E36B33" w:rsidR="00A202AB" w:rsidP="008E6B14" w:rsidRDefault="00A202AB" w14:paraId="055413C9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685" w:type="dxa"/>
            <w:tcMar/>
          </w:tcPr>
          <w:p w:rsidRPr="00E36B33" w:rsidR="00A202AB" w:rsidP="008E6B14" w:rsidRDefault="005061E5" w14:paraId="0587B707" w14:textId="515783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42853314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073585" w:rsidTr="316774C7" w14:paraId="3219908D" w14:textId="77777777">
        <w:tc>
          <w:tcPr>
            <w:tcW w:w="1701" w:type="dxa"/>
            <w:tcMar/>
          </w:tcPr>
          <w:p w:rsidRPr="00E36B33" w:rsidR="00073585" w:rsidP="001048A5" w:rsidRDefault="00073585" w14:paraId="6595BC63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685" w:type="dxa"/>
            <w:tcMar/>
          </w:tcPr>
          <w:p w:rsidRPr="00E36B33" w:rsidR="00073585" w:rsidP="001048A5" w:rsidRDefault="00073585" w14:paraId="3C691535" w14:textId="255649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  <w:tcMar/>
          </w:tcPr>
          <w:p w:rsidRPr="00E36B33" w:rsidR="00073585" w:rsidP="001048A5" w:rsidRDefault="005B6719" w14:paraId="265F53A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073585" w:rsidTr="316774C7" w14:paraId="552B73B9" w14:textId="77777777">
        <w:tc>
          <w:tcPr>
            <w:tcW w:w="1701" w:type="dxa"/>
            <w:tcMar/>
          </w:tcPr>
          <w:p w:rsidRPr="00E36B33" w:rsidR="00073585" w:rsidP="001048A5" w:rsidRDefault="00073585" w14:paraId="19CB4B5D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5685" w:type="dxa"/>
            <w:tcMar/>
          </w:tcPr>
          <w:p w:rsidRPr="00E36B33" w:rsidR="00073585" w:rsidP="001048A5" w:rsidRDefault="00073585" w14:paraId="2716F5F8" w14:textId="7A468DE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  <w:tcMar/>
          </w:tcPr>
          <w:p w:rsidRPr="00E36B33" w:rsidR="00073585" w:rsidP="001048A5" w:rsidRDefault="005B6719" w14:paraId="36E6F40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316774C7" w14:paraId="780BB926" w14:textId="77777777">
        <w:tc>
          <w:tcPr>
            <w:tcW w:w="1701" w:type="dxa"/>
            <w:tcMar/>
          </w:tcPr>
          <w:p w:rsidRPr="00E36B33" w:rsidR="00A202AB" w:rsidP="008E6B14" w:rsidRDefault="00A202AB" w14:paraId="7F03643C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</w:t>
            </w:r>
            <w:r w:rsidRPr="00E36B33" w:rsidR="00073585">
              <w:rPr>
                <w:rFonts w:ascii="Corbel" w:hAnsi="Corbel"/>
                <w:smallCaps/>
                <w:sz w:val="24"/>
                <w:szCs w:val="24"/>
              </w:rPr>
              <w:t>11</w:t>
            </w:r>
          </w:p>
        </w:tc>
        <w:tc>
          <w:tcPr>
            <w:tcW w:w="5685" w:type="dxa"/>
            <w:tcMar/>
          </w:tcPr>
          <w:p w:rsidRPr="00E36B33" w:rsidR="00A202AB" w:rsidP="008E6B14" w:rsidRDefault="005061E5" w14:paraId="40293E71" w14:textId="7FBF82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850" w:type="dxa"/>
            <w:tcMar/>
          </w:tcPr>
          <w:p w:rsidRPr="00E36B33" w:rsidR="00A202AB" w:rsidP="0034030C" w:rsidRDefault="005B6719" w14:paraId="094D5D94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:rsidRPr="00E36B33" w:rsidR="00A202AB" w:rsidP="009C54AE" w:rsidRDefault="00A202AB" w14:paraId="74CAE4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36B33" w:rsidR="00473151" w:rsidP="640DEC03" w:rsidRDefault="00473151" w14:paraId="1F69F182" w14:textId="11AD1862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:rsidRPr="00E36B33" w:rsidR="0085747A" w:rsidP="009C54AE" w:rsidRDefault="003E1941" w14:paraId="3E62D4E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4.2 </w:t>
      </w:r>
      <w:r w:rsidRPr="00E36B33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E36B33" w:rsidR="00923D7D">
        <w:rPr>
          <w:rFonts w:ascii="Corbel" w:hAnsi="Corbel"/>
          <w:smallCaps w:val="0"/>
          <w:szCs w:val="24"/>
        </w:rPr>
        <w:t xml:space="preserve"> </w:t>
      </w:r>
    </w:p>
    <w:p w:rsidRPr="00E36B33" w:rsidR="00923D7D" w:rsidP="009C54AE" w:rsidRDefault="00923D7D" w14:paraId="708D8E9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E36B33" w:rsidR="0085747A" w:rsidTr="316774C7" w14:paraId="5D72309A" w14:textId="77777777">
        <w:tc>
          <w:tcPr>
            <w:tcW w:w="9670" w:type="dxa"/>
            <w:tcMar/>
          </w:tcPr>
          <w:p w:rsidRPr="00E36B33" w:rsidR="0085747A" w:rsidP="009C54AE" w:rsidRDefault="0085747A" w14:paraId="01A4CC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E36B33" w:rsidR="00E36B33" w:rsidP="00E36B33" w:rsidRDefault="00E36B33" w14:paraId="7B1FA5FA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konwersatorium odbywa na podstawie – frekwencji i aktywności na zajęciach oraz kolokwiów, z których ocena pozytywna osiągana jest w przypadku uzyskania ponad 50% poprawnych odpowiedzi.</w:t>
            </w:r>
            <w:r w:rsidRPr="00E36B3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E36B33" w:rsidR="00E36B33" w:rsidP="00E36B33" w:rsidRDefault="00E36B33" w14:paraId="082F578B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E36B3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E36B33" w:rsidR="00E36B33" w:rsidP="00E36B33" w:rsidRDefault="00E36B33" w14:paraId="1B3E1C6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E36B33" w:rsidR="00E36B33" w:rsidP="00E36B33" w:rsidRDefault="00E36B33" w14:paraId="38D3878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E36B33" w:rsidR="00E36B33" w:rsidP="00E36B33" w:rsidRDefault="00E36B33" w14:paraId="2602710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E36B33" w:rsidR="00E36B33" w:rsidP="00E36B33" w:rsidRDefault="00E36B33" w14:paraId="46B5E09F" w14:textId="67AFCC9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316774C7" w:rsidR="4ADEC96A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316774C7" w:rsidR="4ADEC96A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316774C7" w:rsidR="4ADEC96A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316774C7" w:rsidR="4ADEC96A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E36B33" w:rsidR="00E36B33" w:rsidP="00E36B33" w:rsidRDefault="00E36B33" w14:paraId="4A77028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E36B33" w:rsidR="00E36B33" w:rsidP="00E36B33" w:rsidRDefault="00E36B33" w14:paraId="52A831C2" w14:textId="77777777">
            <w:pPr>
              <w:spacing w:after="0"/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E36B33" w:rsidR="0085747A" w:rsidP="00E36B33" w:rsidRDefault="00E36B33" w14:paraId="2C128482" w14:textId="0B53723F">
            <w:pPr>
              <w:spacing w:after="0"/>
              <w:rPr>
                <w:rFonts w:ascii="Corbel" w:hAnsi="Corbel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 – poniżej 50 %</w:t>
            </w:r>
          </w:p>
        </w:tc>
      </w:tr>
    </w:tbl>
    <w:p w:rsidRPr="00E36B33" w:rsidR="0085747A" w:rsidP="009C54AE" w:rsidRDefault="0085747A" w14:paraId="00BF5D1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36B33" w:rsidR="009F4610" w:rsidP="009C54AE" w:rsidRDefault="0085747A" w14:paraId="02AB36C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 xml:space="preserve">5. </w:t>
      </w:r>
      <w:r w:rsidRPr="00E36B33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E36B33" w:rsidR="0085747A" w:rsidP="009C54AE" w:rsidRDefault="0085747A" w14:paraId="7D61F5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E36B33" w:rsidR="0085747A" w:rsidTr="316774C7" w14:paraId="66BC8525" w14:textId="77777777">
        <w:tc>
          <w:tcPr>
            <w:tcW w:w="4962" w:type="dxa"/>
            <w:tcMar/>
            <w:vAlign w:val="center"/>
          </w:tcPr>
          <w:p w:rsidRPr="00E36B33" w:rsidR="0085747A" w:rsidP="009C54AE" w:rsidRDefault="00C61DC5" w14:paraId="320564E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E36B33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E36B33" w:rsidR="0085747A" w:rsidP="009C54AE" w:rsidRDefault="00C61DC5" w14:paraId="13FCDD2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E36B33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6B33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E36B33" w:rsidR="0085747A" w:rsidTr="316774C7" w14:paraId="32B4E3B0" w14:textId="77777777">
        <w:tc>
          <w:tcPr>
            <w:tcW w:w="4962" w:type="dxa"/>
            <w:tcMar/>
          </w:tcPr>
          <w:p w:rsidRPr="00E36B33" w:rsidR="0085747A" w:rsidP="00C30939" w:rsidRDefault="00C61DC5" w14:paraId="694CB8D3" w14:textId="2D19B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</w:t>
            </w:r>
            <w:r w:rsidRPr="00E36B33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36B33" w:rsidR="3B157371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E36B33" w:rsidR="6BE00F9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36B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E36B33" w:rsidR="0085747A" w:rsidP="00A202AB" w:rsidRDefault="00E36B33" w14:paraId="3F5B756E" w14:textId="5E4876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6774C7" w:rsidR="6662C62C">
              <w:rPr>
                <w:rFonts w:ascii="Corbel" w:hAnsi="Corbel"/>
                <w:sz w:val="24"/>
                <w:szCs w:val="24"/>
              </w:rPr>
              <w:t>15</w:t>
            </w:r>
            <w:r w:rsidRPr="316774C7" w:rsidR="4ADEC96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C61DC5" w:rsidTr="316774C7" w14:paraId="3494DA88" w14:textId="77777777">
        <w:tc>
          <w:tcPr>
            <w:tcW w:w="4962" w:type="dxa"/>
            <w:tcMar/>
          </w:tcPr>
          <w:p w:rsidRPr="00E36B33" w:rsidR="00C61DC5" w:rsidP="009C54AE" w:rsidRDefault="00C61DC5" w14:paraId="608FB1E6" w14:textId="593AF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6774C7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16774C7" w:rsidR="2516AF2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E36B33" w:rsidR="00C61DC5" w:rsidP="009C54AE" w:rsidRDefault="00C61DC5" w14:paraId="03A8B2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E36B33" w:rsidR="00C61DC5" w:rsidP="00A202AB" w:rsidRDefault="00A202AB" w14:paraId="79C2787A" w14:textId="5283C8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C61DC5" w:rsidTr="316774C7" w14:paraId="48FE88C7" w14:textId="77777777">
        <w:tc>
          <w:tcPr>
            <w:tcW w:w="4962" w:type="dxa"/>
            <w:tcMar/>
          </w:tcPr>
          <w:p w:rsidRPr="00E36B33" w:rsidR="0071620A" w:rsidP="009C54AE" w:rsidRDefault="00C61DC5" w14:paraId="4D9050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E36B33" w:rsidR="00C61DC5" w:rsidP="009C54AE" w:rsidRDefault="00C61DC5" w14:paraId="34778CB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E36B33" w:rsidR="00C61DC5" w:rsidP="00A202AB" w:rsidRDefault="000B49E0" w14:paraId="695DA7E2" w14:textId="0FFC55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85747A" w:rsidTr="316774C7" w14:paraId="5A9EA8B4" w14:textId="77777777">
        <w:tc>
          <w:tcPr>
            <w:tcW w:w="4962" w:type="dxa"/>
            <w:tcMar/>
          </w:tcPr>
          <w:p w:rsidRPr="00E36B33" w:rsidR="0085747A" w:rsidP="009C54AE" w:rsidRDefault="0085747A" w14:paraId="67D227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E36B33" w:rsidR="0085747A" w:rsidP="00A202AB" w:rsidRDefault="00073585" w14:paraId="04520BE3" w14:textId="3F442F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87</w:t>
            </w:r>
            <w:r w:rsidR="003448A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85747A" w:rsidTr="316774C7" w14:paraId="3C328FC8" w14:textId="77777777">
        <w:tc>
          <w:tcPr>
            <w:tcW w:w="4962" w:type="dxa"/>
            <w:tcMar/>
          </w:tcPr>
          <w:p w:rsidRPr="00E36B33" w:rsidR="0085747A" w:rsidP="009C54AE" w:rsidRDefault="0085747A" w14:paraId="13BAE5C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E36B33" w:rsidR="0085747A" w:rsidP="00A202AB" w:rsidRDefault="00073585" w14:paraId="040E85E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E36B33" w:rsidR="0085747A" w:rsidP="009C54AE" w:rsidRDefault="00923D7D" w14:paraId="7AC2C85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6B33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E36B33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E36B33" w:rsidR="003E1941" w:rsidP="009C54AE" w:rsidRDefault="003E1941" w14:paraId="1D8CA5E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36B33" w:rsidR="0085747A" w:rsidP="640DEC03" w:rsidRDefault="0071620A" w14:paraId="37C5186F" w14:textId="5A26B5CA">
      <w:pPr>
        <w:pStyle w:val="Punktygwne"/>
        <w:spacing w:before="0" w:after="0"/>
        <w:rPr>
          <w:rFonts w:ascii="Corbel" w:hAnsi="Corbel"/>
          <w:smallCaps w:val="0"/>
        </w:rPr>
      </w:pPr>
      <w:r w:rsidRPr="00E36B33">
        <w:rPr>
          <w:rFonts w:ascii="Corbel" w:hAnsi="Corbel"/>
          <w:smallCaps w:val="0"/>
        </w:rPr>
        <w:t xml:space="preserve">6. </w:t>
      </w:r>
      <w:r w:rsidRPr="00E36B33" w:rsidR="0085747A">
        <w:rPr>
          <w:rFonts w:ascii="Corbel" w:hAnsi="Corbel"/>
          <w:smallCaps w:val="0"/>
        </w:rPr>
        <w:t>PRAKTYKI ZAWODOWE W RAMACH PRZEDMIOTU</w:t>
      </w:r>
    </w:p>
    <w:p w:rsidRPr="00E36B33" w:rsidR="0085747A" w:rsidP="009C54AE" w:rsidRDefault="0085747A" w14:paraId="1F4736C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E36B33" w:rsidR="0085747A" w:rsidTr="640DEC03" w14:paraId="7D5F0784" w14:textId="77777777">
        <w:trPr>
          <w:trHeight w:val="397"/>
        </w:trPr>
        <w:tc>
          <w:tcPr>
            <w:tcW w:w="3544" w:type="dxa"/>
          </w:tcPr>
          <w:p w:rsidRPr="00E36B33" w:rsidR="0085747A" w:rsidP="009C54AE" w:rsidRDefault="0085747A" w14:paraId="0A0D9C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E36B33" w:rsidR="0085747A" w:rsidP="640DEC03" w:rsidRDefault="2139324D" w14:paraId="4735FE06" w14:textId="38F78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6B3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E36B33" w:rsidR="0085747A" w:rsidTr="640DEC03" w14:paraId="79D7457E" w14:textId="77777777">
        <w:trPr>
          <w:trHeight w:val="397"/>
        </w:trPr>
        <w:tc>
          <w:tcPr>
            <w:tcW w:w="3544" w:type="dxa"/>
          </w:tcPr>
          <w:p w:rsidRPr="00E36B33" w:rsidR="0085747A" w:rsidP="009C54AE" w:rsidRDefault="0085747A" w14:paraId="41B03C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E36B33" w:rsidR="0085747A" w:rsidP="640DEC03" w:rsidRDefault="36F7000D" w14:paraId="211D3DC4" w14:textId="10EC20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6B3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E36B33" w:rsidR="003E1941" w:rsidP="009C54AE" w:rsidRDefault="003E1941" w14:paraId="5291E2F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36B33" w:rsidR="0085747A" w:rsidP="009C54AE" w:rsidRDefault="00675843" w14:paraId="41BC0E3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7. </w:t>
      </w:r>
      <w:r w:rsidRPr="00E36B33" w:rsidR="0085747A">
        <w:rPr>
          <w:rFonts w:ascii="Corbel" w:hAnsi="Corbel"/>
          <w:smallCaps w:val="0"/>
          <w:szCs w:val="24"/>
        </w:rPr>
        <w:t>LITERATURA</w:t>
      </w:r>
      <w:r w:rsidRPr="00E36B33">
        <w:rPr>
          <w:rFonts w:ascii="Corbel" w:hAnsi="Corbel"/>
          <w:smallCaps w:val="0"/>
          <w:szCs w:val="24"/>
        </w:rPr>
        <w:t xml:space="preserve"> </w:t>
      </w:r>
    </w:p>
    <w:p w:rsidRPr="00E36B33" w:rsidR="00675843" w:rsidP="009C54AE" w:rsidRDefault="00675843" w14:paraId="667B406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E36B33" w:rsidR="0085747A" w:rsidTr="640DEC03" w14:paraId="14C89261" w14:textId="77777777">
        <w:trPr>
          <w:trHeight w:val="397"/>
        </w:trPr>
        <w:tc>
          <w:tcPr>
            <w:tcW w:w="7513" w:type="dxa"/>
          </w:tcPr>
          <w:p w:rsidRPr="00482244" w:rsidR="0085747A" w:rsidP="640DEC03" w:rsidRDefault="0085747A" w14:paraId="2163A8F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482244" w:rsidR="640DEC03" w:rsidP="640DEC03" w:rsidRDefault="640DEC03" w14:paraId="73401E3A" w14:textId="62C427D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482244" w:rsidR="00403740" w:rsidP="00403740" w:rsidRDefault="00403740" w14:paraId="07568A0A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1. S. Pieprzny,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Administracja bezpieczeństwa i porządku publicznego,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 Wyd. UR, Rzeszów 2012,</w:t>
            </w:r>
          </w:p>
          <w:p w:rsidRPr="00482244" w:rsidR="00073585" w:rsidP="00403740" w:rsidRDefault="00403740" w14:paraId="1DFA67D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2. </w:t>
            </w:r>
            <w:r w:rsidRPr="00482244" w:rsidR="00073585">
              <w:rPr>
                <w:rFonts w:ascii="Corbel" w:hAnsi="Corbel"/>
                <w:sz w:val="24"/>
                <w:szCs w:val="24"/>
              </w:rPr>
              <w:t xml:space="preserve">B. Jaworski, A. Pietrzkiewicz, A. Żygadło, </w:t>
            </w:r>
            <w:r w:rsidRPr="00482244" w:rsid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Pr="00482244" w:rsidR="00073585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:rsidRPr="00482244" w:rsidR="00403740" w:rsidP="00403740" w:rsidRDefault="00073585" w14:paraId="2A6E8484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B. Jaworski, </w:t>
            </w:r>
            <w:r w:rsidRPr="00482244" w:rsidR="00403740">
              <w:rPr>
                <w:rFonts w:ascii="Corbel" w:hAnsi="Corbel" w:eastAsia="Cambria"/>
                <w:i/>
                <w:sz w:val="24"/>
                <w:szCs w:val="24"/>
              </w:rPr>
              <w:t xml:space="preserve">Policja administracyjna, 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„Dom Organizatora”, Toruń 2019, </w:t>
            </w:r>
          </w:p>
          <w:p w:rsidRPr="00482244" w:rsidR="00403740" w:rsidP="00403740" w:rsidRDefault="00073585" w14:paraId="6CDE7486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>4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. S. Pieprzny, </w:t>
            </w:r>
            <w:r w:rsidRPr="00482244" w:rsidR="00403740">
              <w:rPr>
                <w:rFonts w:ascii="Corbel" w:hAnsi="Corbel" w:eastAsia="Cambria"/>
                <w:i/>
                <w:sz w:val="24"/>
                <w:szCs w:val="24"/>
              </w:rPr>
              <w:t>Ochrona bezpieczeństwa i porządku publicznego w prawie administracyjnym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, Wyd. UR, Rzeszów 2007, </w:t>
            </w:r>
          </w:p>
          <w:p w:rsidRPr="00482244" w:rsidR="00403740" w:rsidP="00403740" w:rsidRDefault="00073585" w14:paraId="2D2917D7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>5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. E. Ura, S. Pieprzny (red.) </w:t>
            </w:r>
            <w:r w:rsidRPr="00482244" w:rsidR="00403740">
              <w:rPr>
                <w:rFonts w:ascii="Corbel" w:hAnsi="Corbel"/>
                <w:i/>
                <w:iCs/>
                <w:sz w:val="24"/>
                <w:szCs w:val="24"/>
              </w:rPr>
              <w:t>Służby mundurowe w zapewnieniu bezpieczeństwa wewnętrznego RP</w:t>
            </w:r>
            <w:r w:rsidRPr="00482244" w:rsidR="00403740">
              <w:rPr>
                <w:rFonts w:ascii="Corbel" w:hAnsi="Corbel" w:eastAsia="Cambria"/>
                <w:bCs/>
                <w:iCs/>
                <w:spacing w:val="-16"/>
                <w:sz w:val="24"/>
                <w:szCs w:val="24"/>
              </w:rPr>
              <w:t>, Rzeszów 2010 r</w:t>
            </w:r>
            <w:r w:rsidRPr="00482244" w:rsidR="00403740">
              <w:rPr>
                <w:rFonts w:ascii="Corbel" w:hAnsi="Corbel" w:eastAsia="Cambria"/>
                <w:sz w:val="24"/>
                <w:szCs w:val="24"/>
                <w:lang w:eastAsia="pl-PL"/>
              </w:rPr>
              <w:t>.</w:t>
            </w:r>
          </w:p>
          <w:p w:rsidRPr="00482244" w:rsidR="00403740" w:rsidP="00403740" w:rsidRDefault="00073585" w14:paraId="1C8460F5" w14:textId="77777777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eastAsia="Cambria"/>
                <w:bCs/>
                <w:iCs/>
                <w:spacing w:val="-16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bCs/>
                <w:iCs/>
                <w:spacing w:val="-16"/>
                <w:sz w:val="24"/>
                <w:szCs w:val="24"/>
              </w:rPr>
              <w:t>6</w:t>
            </w:r>
            <w:r w:rsidRPr="00482244" w:rsidR="00403740">
              <w:rPr>
                <w:rFonts w:ascii="Corbel" w:hAnsi="Corbel" w:eastAsia="Cambria"/>
                <w:bCs/>
                <w:iCs/>
                <w:spacing w:val="-16"/>
                <w:sz w:val="24"/>
                <w:szCs w:val="24"/>
              </w:rPr>
              <w:t xml:space="preserve">. S. Pieprzny, Policja. </w:t>
            </w:r>
            <w:r w:rsidRPr="00482244" w:rsidR="00403740">
              <w:rPr>
                <w:rFonts w:ascii="Corbel" w:hAnsi="Corbel" w:eastAsia="Cambria"/>
                <w:bCs/>
                <w:i/>
                <w:iCs/>
                <w:spacing w:val="-16"/>
                <w:sz w:val="24"/>
                <w:szCs w:val="24"/>
              </w:rPr>
              <w:t>Organizacja i funkcjonowanie, wyd. 3</w:t>
            </w:r>
            <w:r w:rsidRPr="00482244" w:rsidR="00403740">
              <w:rPr>
                <w:rFonts w:ascii="Corbel" w:hAnsi="Corbel" w:eastAsia="Cambria"/>
                <w:bCs/>
                <w:iCs/>
                <w:spacing w:val="-16"/>
                <w:sz w:val="24"/>
                <w:szCs w:val="24"/>
              </w:rPr>
              <w:t>, Wolter Kluwer, 2011 .</w:t>
            </w:r>
          </w:p>
          <w:p w:rsidRPr="00482244" w:rsidR="005061E5" w:rsidP="00073585" w:rsidRDefault="00073585" w14:paraId="1D886648" w14:textId="77777777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>7</w:t>
            </w:r>
            <w:r w:rsidRPr="00482244" w:rsidR="00403740">
              <w:rPr>
                <w:rFonts w:ascii="Corbel" w:hAnsi="Corbel"/>
                <w:sz w:val="24"/>
                <w:szCs w:val="24"/>
              </w:rPr>
              <w:t xml:space="preserve">. A. Misiuk, </w:t>
            </w:r>
            <w:r w:rsidRPr="00482244" w:rsidR="00403740">
              <w:rPr>
                <w:rFonts w:ascii="Corbel" w:hAnsi="Corbel"/>
                <w:i/>
                <w:sz w:val="24"/>
                <w:szCs w:val="24"/>
              </w:rPr>
              <w:t>Administracja porządku i bezpieczeństwa publicznego. Zagadnienia prawno-ustrojowe,</w:t>
            </w:r>
            <w:r w:rsidRPr="00482244" w:rsidR="00403740">
              <w:rPr>
                <w:rFonts w:ascii="Corbel" w:hAnsi="Corbel"/>
                <w:sz w:val="24"/>
                <w:szCs w:val="24"/>
              </w:rPr>
              <w:t xml:space="preserve"> Oficyna Wydawnicza Łośgraf, Warszawa 2011.</w:t>
            </w:r>
          </w:p>
        </w:tc>
      </w:tr>
      <w:tr w:rsidRPr="00E36B33" w:rsidR="0085747A" w:rsidTr="640DEC03" w14:paraId="08BC4DC3" w14:textId="77777777">
        <w:trPr>
          <w:trHeight w:val="397"/>
        </w:trPr>
        <w:tc>
          <w:tcPr>
            <w:tcW w:w="7513" w:type="dxa"/>
          </w:tcPr>
          <w:p w:rsidRPr="00482244" w:rsidR="0085747A" w:rsidP="640DEC03" w:rsidRDefault="0085747A" w14:paraId="6DA44BE2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482244" w:rsidR="640DEC03" w:rsidP="640DEC03" w:rsidRDefault="640DEC03" w14:paraId="1DD0267F" w14:textId="73F73B8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482244" w:rsidR="00403740" w:rsidP="00403740" w:rsidRDefault="00403740" w14:paraId="5300033A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1. J. Dobkowski,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Pozycja prawnoustrojowa służb, inspekcji i straży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Wolters Kluwer 2007 r.</w:t>
            </w:r>
          </w:p>
          <w:p w:rsidRPr="00482244" w:rsidR="00403740" w:rsidP="00403740" w:rsidRDefault="00403740" w14:paraId="4288B817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2. B. Sprengel,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Służby mundurowe ochrony bezpieczeństwa wewnętrznego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Toruń 2008 r.</w:t>
            </w:r>
          </w:p>
          <w:p w:rsidRPr="00482244" w:rsidR="00403740" w:rsidP="00403740" w:rsidRDefault="00403740" w14:paraId="120B130A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3.Z. Nowakowski, H. Szafran, R. Szafran,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Bezpieczeństwo XXI wieku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2009 r.</w:t>
            </w:r>
          </w:p>
          <w:p w:rsidRPr="00482244" w:rsidR="00403740" w:rsidP="00403740" w:rsidRDefault="00403740" w14:paraId="4DE62173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4. A. Chajbowicz, T. Kocowski (red.)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Bezpieczeństwo wewnętrzne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br/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w działaniach terenowej administracji publicznej, 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Kolonia Limited 2009 r. </w:t>
            </w:r>
          </w:p>
          <w:p w:rsidRPr="00482244" w:rsidR="00403740" w:rsidP="00403740" w:rsidRDefault="00403740" w14:paraId="109E292C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>5. E. Ura, K. Rajchel, M. Pomykała, S. Pieprzny (red.),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 Bezpieczeństwo wewnętrzne we współczesnym państwie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2008 r.</w:t>
            </w:r>
          </w:p>
          <w:p w:rsidRPr="00482244" w:rsidR="00403740" w:rsidP="00403740" w:rsidRDefault="00403740" w14:paraId="1E9E4225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6. 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E. Ura (red.),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 Bezpieczeństwo i porządek publiczny. Historia, teoria, praktyka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2003 r.</w:t>
            </w:r>
          </w:p>
          <w:p w:rsidRPr="00482244" w:rsidR="00403740" w:rsidP="00403740" w:rsidRDefault="00403740" w14:paraId="385C5205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7. J. Kisielnicki, A. Letkiewicz, K. Rajchel, E. Ura (red.),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Zarządzanie kryzysowe w administracji publicznej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Warszawa 2010 r</w:t>
            </w:r>
            <w:r w:rsidRPr="00482244">
              <w:rPr>
                <w:rFonts w:ascii="Corbel" w:hAnsi="Corbel" w:eastAsia="Cambria"/>
                <w:sz w:val="24"/>
                <w:szCs w:val="24"/>
                <w:lang w:eastAsia="pl-PL"/>
              </w:rPr>
              <w:t>.</w:t>
            </w:r>
          </w:p>
          <w:p w:rsidRPr="00482244" w:rsidR="0008575C" w:rsidP="00403740" w:rsidRDefault="00403740" w14:paraId="48C355B8" w14:textId="77777777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eastAsia="Cambria"/>
                <w:bCs/>
                <w:iCs/>
                <w:color w:val="000000"/>
                <w:spacing w:val="-16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8. E. Ura, S. Pieprzny (red.),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Bezpieczeństwo wewnętrzne państwa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2015.</w:t>
            </w:r>
          </w:p>
        </w:tc>
      </w:tr>
    </w:tbl>
    <w:p w:rsidRPr="00E36B33" w:rsidR="0085747A" w:rsidP="009C54AE" w:rsidRDefault="0085747A" w14:paraId="3AFFE41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36B33" w:rsidR="0085747A" w:rsidP="009C54AE" w:rsidRDefault="0085747A" w14:paraId="05DF28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A5FE3" w:rsidR="0085747A" w:rsidP="00F83B28" w:rsidRDefault="0085747A" w14:paraId="5D14C838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6B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4A5FE3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E36B33" w:rsidR="00123C1D" w:rsidP="00C16ABF" w:rsidRDefault="00123C1D" w14:paraId="73DA539B" w14:textId="77777777">
      <w:pPr>
        <w:spacing w:after="0" w:line="240" w:lineRule="auto"/>
      </w:pPr>
      <w:r w:rsidRPr="00E36B33">
        <w:separator/>
      </w:r>
    </w:p>
  </w:endnote>
  <w:endnote w:type="continuationSeparator" w:id="0">
    <w:p w:rsidRPr="00E36B33" w:rsidR="00123C1D" w:rsidP="00C16ABF" w:rsidRDefault="00123C1D" w14:paraId="68250C87" w14:textId="77777777">
      <w:pPr>
        <w:spacing w:after="0" w:line="240" w:lineRule="auto"/>
      </w:pPr>
      <w:r w:rsidRPr="00E36B3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E36B33" w:rsidR="00123C1D" w:rsidP="00C16ABF" w:rsidRDefault="00123C1D" w14:paraId="5F5EF2DD" w14:textId="77777777">
      <w:pPr>
        <w:spacing w:after="0" w:line="240" w:lineRule="auto"/>
      </w:pPr>
      <w:r w:rsidRPr="00E36B33">
        <w:separator/>
      </w:r>
    </w:p>
  </w:footnote>
  <w:footnote w:type="continuationSeparator" w:id="0">
    <w:p w:rsidRPr="00E36B33" w:rsidR="00123C1D" w:rsidP="00C16ABF" w:rsidRDefault="00123C1D" w14:paraId="56886EC3" w14:textId="77777777">
      <w:pPr>
        <w:spacing w:after="0" w:line="240" w:lineRule="auto"/>
      </w:pPr>
      <w:r w:rsidRPr="00E36B33">
        <w:continuationSeparator/>
      </w:r>
    </w:p>
  </w:footnote>
  <w:footnote w:id="1">
    <w:p w:rsidR="0074446B" w:rsidP="0074446B" w:rsidRDefault="0074446B" w14:paraId="4E47B8F2" w14:textId="77777777">
      <w:pPr>
        <w:pStyle w:val="Tekstprzypisudolnego"/>
      </w:pPr>
      <w:r w:rsidRPr="00E36B33">
        <w:rPr>
          <w:rStyle w:val="Odwoanieprzypisudolnego"/>
        </w:rPr>
        <w:footnoteRef/>
      </w:r>
      <w:r w:rsidRPr="00E36B33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CA20A4"/>
    <w:multiLevelType w:val="hybridMultilevel"/>
    <w:tmpl w:val="EF589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2CF9"/>
    <w:multiLevelType w:val="hybridMultilevel"/>
    <w:tmpl w:val="F75C4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25B1D"/>
    <w:multiLevelType w:val="hybridMultilevel"/>
    <w:tmpl w:val="515825FC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4B914F5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8E1948"/>
    <w:multiLevelType w:val="hybridMultilevel"/>
    <w:tmpl w:val="DCA2B36A"/>
    <w:lvl w:ilvl="0" w:tplc="72D84D8A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1630">
    <w:abstractNumId w:val="0"/>
  </w:num>
  <w:num w:numId="2" w16cid:durableId="1001204505">
    <w:abstractNumId w:val="3"/>
  </w:num>
  <w:num w:numId="3" w16cid:durableId="1843470902">
    <w:abstractNumId w:val="1"/>
  </w:num>
  <w:num w:numId="4" w16cid:durableId="280768725">
    <w:abstractNumId w:val="5"/>
  </w:num>
  <w:num w:numId="5" w16cid:durableId="418793650">
    <w:abstractNumId w:val="4"/>
  </w:num>
  <w:num w:numId="6" w16cid:durableId="2118476165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B93"/>
    <w:rsid w:val="000071B8"/>
    <w:rsid w:val="000077B4"/>
    <w:rsid w:val="00015B8F"/>
    <w:rsid w:val="00022ECE"/>
    <w:rsid w:val="00042A51"/>
    <w:rsid w:val="00042D2E"/>
    <w:rsid w:val="00044C82"/>
    <w:rsid w:val="00057AC4"/>
    <w:rsid w:val="0006037A"/>
    <w:rsid w:val="00065A39"/>
    <w:rsid w:val="00070ED6"/>
    <w:rsid w:val="00073585"/>
    <w:rsid w:val="000742DC"/>
    <w:rsid w:val="00084C12"/>
    <w:rsid w:val="0008575C"/>
    <w:rsid w:val="0009462C"/>
    <w:rsid w:val="00094B12"/>
    <w:rsid w:val="00096C46"/>
    <w:rsid w:val="000A296F"/>
    <w:rsid w:val="000A2A28"/>
    <w:rsid w:val="000B192D"/>
    <w:rsid w:val="000B28EE"/>
    <w:rsid w:val="000B3E37"/>
    <w:rsid w:val="000B49E0"/>
    <w:rsid w:val="000C051E"/>
    <w:rsid w:val="000D04B0"/>
    <w:rsid w:val="000E16E9"/>
    <w:rsid w:val="000F1C57"/>
    <w:rsid w:val="000F5615"/>
    <w:rsid w:val="00123C1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398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2FD"/>
    <w:rsid w:val="002A671D"/>
    <w:rsid w:val="002B4D55"/>
    <w:rsid w:val="002B5EA0"/>
    <w:rsid w:val="002B6119"/>
    <w:rsid w:val="002C1F06"/>
    <w:rsid w:val="002D3017"/>
    <w:rsid w:val="002D3375"/>
    <w:rsid w:val="002D73D4"/>
    <w:rsid w:val="002F02A3"/>
    <w:rsid w:val="002F4ABE"/>
    <w:rsid w:val="003018BA"/>
    <w:rsid w:val="0030395F"/>
    <w:rsid w:val="00305C92"/>
    <w:rsid w:val="003151C5"/>
    <w:rsid w:val="0031705C"/>
    <w:rsid w:val="00320B92"/>
    <w:rsid w:val="00322B46"/>
    <w:rsid w:val="003343CF"/>
    <w:rsid w:val="0034030C"/>
    <w:rsid w:val="003448A3"/>
    <w:rsid w:val="00346FE9"/>
    <w:rsid w:val="0034759A"/>
    <w:rsid w:val="003503F6"/>
    <w:rsid w:val="003530DD"/>
    <w:rsid w:val="00363F78"/>
    <w:rsid w:val="00374E12"/>
    <w:rsid w:val="00377BFA"/>
    <w:rsid w:val="003A0A5B"/>
    <w:rsid w:val="003A1176"/>
    <w:rsid w:val="003B2206"/>
    <w:rsid w:val="003C0BAE"/>
    <w:rsid w:val="003D18A9"/>
    <w:rsid w:val="003D6CE2"/>
    <w:rsid w:val="003E1941"/>
    <w:rsid w:val="003E2FE6"/>
    <w:rsid w:val="003E49D5"/>
    <w:rsid w:val="003F38C0"/>
    <w:rsid w:val="00403740"/>
    <w:rsid w:val="00414E3C"/>
    <w:rsid w:val="0042244A"/>
    <w:rsid w:val="00424BB1"/>
    <w:rsid w:val="0042745A"/>
    <w:rsid w:val="00431D5C"/>
    <w:rsid w:val="004362C6"/>
    <w:rsid w:val="00437FA2"/>
    <w:rsid w:val="00445970"/>
    <w:rsid w:val="00461EFC"/>
    <w:rsid w:val="004639BF"/>
    <w:rsid w:val="004652C2"/>
    <w:rsid w:val="004706D1"/>
    <w:rsid w:val="00471326"/>
    <w:rsid w:val="00473151"/>
    <w:rsid w:val="0047598D"/>
    <w:rsid w:val="00476D36"/>
    <w:rsid w:val="00482244"/>
    <w:rsid w:val="004840FD"/>
    <w:rsid w:val="00490F7D"/>
    <w:rsid w:val="00491678"/>
    <w:rsid w:val="004968E2"/>
    <w:rsid w:val="004A3EEA"/>
    <w:rsid w:val="004A4D1F"/>
    <w:rsid w:val="004A5FE3"/>
    <w:rsid w:val="004B53DA"/>
    <w:rsid w:val="004B72F6"/>
    <w:rsid w:val="004D50A1"/>
    <w:rsid w:val="004D5282"/>
    <w:rsid w:val="004F1551"/>
    <w:rsid w:val="004F4884"/>
    <w:rsid w:val="004F55A3"/>
    <w:rsid w:val="0050496F"/>
    <w:rsid w:val="005061E5"/>
    <w:rsid w:val="00513B6F"/>
    <w:rsid w:val="00517C63"/>
    <w:rsid w:val="005363C4"/>
    <w:rsid w:val="00536BDE"/>
    <w:rsid w:val="00543ACC"/>
    <w:rsid w:val="00551EB3"/>
    <w:rsid w:val="00564424"/>
    <w:rsid w:val="0056696D"/>
    <w:rsid w:val="0059484D"/>
    <w:rsid w:val="005A0855"/>
    <w:rsid w:val="005A3196"/>
    <w:rsid w:val="005A72F4"/>
    <w:rsid w:val="005B6719"/>
    <w:rsid w:val="005C080F"/>
    <w:rsid w:val="005C55E5"/>
    <w:rsid w:val="005C696A"/>
    <w:rsid w:val="005D2E9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994"/>
    <w:rsid w:val="006D6139"/>
    <w:rsid w:val="006E5D65"/>
    <w:rsid w:val="006F1282"/>
    <w:rsid w:val="006F1FBC"/>
    <w:rsid w:val="006F31E2"/>
    <w:rsid w:val="00706544"/>
    <w:rsid w:val="007072BA"/>
    <w:rsid w:val="00710CD0"/>
    <w:rsid w:val="0071620A"/>
    <w:rsid w:val="00724677"/>
    <w:rsid w:val="00725459"/>
    <w:rsid w:val="007327BD"/>
    <w:rsid w:val="00734608"/>
    <w:rsid w:val="0074446B"/>
    <w:rsid w:val="00745302"/>
    <w:rsid w:val="007461D6"/>
    <w:rsid w:val="00746EC8"/>
    <w:rsid w:val="007620E5"/>
    <w:rsid w:val="00763BF1"/>
    <w:rsid w:val="00766FD4"/>
    <w:rsid w:val="00777621"/>
    <w:rsid w:val="0078168C"/>
    <w:rsid w:val="00787C2A"/>
    <w:rsid w:val="00790E27"/>
    <w:rsid w:val="007A184E"/>
    <w:rsid w:val="007A4022"/>
    <w:rsid w:val="007A6E6E"/>
    <w:rsid w:val="007A78F8"/>
    <w:rsid w:val="007C3299"/>
    <w:rsid w:val="007C3BCC"/>
    <w:rsid w:val="007C4546"/>
    <w:rsid w:val="007D1A64"/>
    <w:rsid w:val="007D2FBD"/>
    <w:rsid w:val="007D6E56"/>
    <w:rsid w:val="007F4155"/>
    <w:rsid w:val="0081554D"/>
    <w:rsid w:val="0081707E"/>
    <w:rsid w:val="008271B0"/>
    <w:rsid w:val="00842FB6"/>
    <w:rsid w:val="008449B3"/>
    <w:rsid w:val="00847320"/>
    <w:rsid w:val="0085747A"/>
    <w:rsid w:val="008768FB"/>
    <w:rsid w:val="00884922"/>
    <w:rsid w:val="00885F64"/>
    <w:rsid w:val="008917F9"/>
    <w:rsid w:val="00892893"/>
    <w:rsid w:val="008A45F7"/>
    <w:rsid w:val="008C0CC0"/>
    <w:rsid w:val="008C19A9"/>
    <w:rsid w:val="008C379D"/>
    <w:rsid w:val="008C5147"/>
    <w:rsid w:val="008C5359"/>
    <w:rsid w:val="008C5363"/>
    <w:rsid w:val="008D38A8"/>
    <w:rsid w:val="008D3DFB"/>
    <w:rsid w:val="008E64F4"/>
    <w:rsid w:val="008F12C9"/>
    <w:rsid w:val="008F6E29"/>
    <w:rsid w:val="00915190"/>
    <w:rsid w:val="00916188"/>
    <w:rsid w:val="00923D7D"/>
    <w:rsid w:val="00936D87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47C6"/>
    <w:rsid w:val="00A155EE"/>
    <w:rsid w:val="00A202AB"/>
    <w:rsid w:val="00A2245B"/>
    <w:rsid w:val="00A22918"/>
    <w:rsid w:val="00A30110"/>
    <w:rsid w:val="00A36899"/>
    <w:rsid w:val="00A371F6"/>
    <w:rsid w:val="00A4300C"/>
    <w:rsid w:val="00A43BF6"/>
    <w:rsid w:val="00A53FA5"/>
    <w:rsid w:val="00A54817"/>
    <w:rsid w:val="00A601C8"/>
    <w:rsid w:val="00A60799"/>
    <w:rsid w:val="00A84C85"/>
    <w:rsid w:val="00A93834"/>
    <w:rsid w:val="00A97DE1"/>
    <w:rsid w:val="00AA2C77"/>
    <w:rsid w:val="00AB053C"/>
    <w:rsid w:val="00AD096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39"/>
    <w:rsid w:val="00C324C1"/>
    <w:rsid w:val="00C36992"/>
    <w:rsid w:val="00C471B4"/>
    <w:rsid w:val="00C56036"/>
    <w:rsid w:val="00C61DC5"/>
    <w:rsid w:val="00C67E92"/>
    <w:rsid w:val="00C70A26"/>
    <w:rsid w:val="00C75B23"/>
    <w:rsid w:val="00C766DF"/>
    <w:rsid w:val="00C94B98"/>
    <w:rsid w:val="00CA2B96"/>
    <w:rsid w:val="00CA446D"/>
    <w:rsid w:val="00CA5089"/>
    <w:rsid w:val="00CD6897"/>
    <w:rsid w:val="00CE1DFD"/>
    <w:rsid w:val="00CE5BAC"/>
    <w:rsid w:val="00CF25BE"/>
    <w:rsid w:val="00CF78ED"/>
    <w:rsid w:val="00D02B25"/>
    <w:rsid w:val="00D02EBA"/>
    <w:rsid w:val="00D04CBE"/>
    <w:rsid w:val="00D17C3C"/>
    <w:rsid w:val="00D26B2C"/>
    <w:rsid w:val="00D352C9"/>
    <w:rsid w:val="00D425B2"/>
    <w:rsid w:val="00D428D6"/>
    <w:rsid w:val="00D42F99"/>
    <w:rsid w:val="00D552B2"/>
    <w:rsid w:val="00D608D1"/>
    <w:rsid w:val="00D74119"/>
    <w:rsid w:val="00D8075B"/>
    <w:rsid w:val="00D8678B"/>
    <w:rsid w:val="00D9510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B33"/>
    <w:rsid w:val="00E51E44"/>
    <w:rsid w:val="00E63348"/>
    <w:rsid w:val="00E73A7D"/>
    <w:rsid w:val="00E765C8"/>
    <w:rsid w:val="00E77E88"/>
    <w:rsid w:val="00E8107D"/>
    <w:rsid w:val="00E81DA2"/>
    <w:rsid w:val="00E83451"/>
    <w:rsid w:val="00E84AD8"/>
    <w:rsid w:val="00E960BB"/>
    <w:rsid w:val="00EA2074"/>
    <w:rsid w:val="00EA4832"/>
    <w:rsid w:val="00EA4E9D"/>
    <w:rsid w:val="00EB33FE"/>
    <w:rsid w:val="00EB5098"/>
    <w:rsid w:val="00EB7D9D"/>
    <w:rsid w:val="00EC4899"/>
    <w:rsid w:val="00ED03AB"/>
    <w:rsid w:val="00ED32D2"/>
    <w:rsid w:val="00EE32DE"/>
    <w:rsid w:val="00EE5457"/>
    <w:rsid w:val="00F070AB"/>
    <w:rsid w:val="00F17567"/>
    <w:rsid w:val="00F27A7B"/>
    <w:rsid w:val="00F34292"/>
    <w:rsid w:val="00F415E8"/>
    <w:rsid w:val="00F526AF"/>
    <w:rsid w:val="00F617C3"/>
    <w:rsid w:val="00F63E3B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3648B8"/>
    <w:rsid w:val="085BE873"/>
    <w:rsid w:val="092F81EE"/>
    <w:rsid w:val="0A94CC13"/>
    <w:rsid w:val="0F11E630"/>
    <w:rsid w:val="145C4187"/>
    <w:rsid w:val="182EB231"/>
    <w:rsid w:val="2139324D"/>
    <w:rsid w:val="2516AF26"/>
    <w:rsid w:val="2A0B9E3B"/>
    <w:rsid w:val="2D433EFD"/>
    <w:rsid w:val="2EDF0F5E"/>
    <w:rsid w:val="316774C7"/>
    <w:rsid w:val="36F7000D"/>
    <w:rsid w:val="3B157371"/>
    <w:rsid w:val="3F66229C"/>
    <w:rsid w:val="3FCFCDBE"/>
    <w:rsid w:val="43C66E8E"/>
    <w:rsid w:val="455339D5"/>
    <w:rsid w:val="477C3CD6"/>
    <w:rsid w:val="4A8A9CBC"/>
    <w:rsid w:val="4ADEC96A"/>
    <w:rsid w:val="54BDB029"/>
    <w:rsid w:val="5CB339B9"/>
    <w:rsid w:val="5F2A2375"/>
    <w:rsid w:val="640DEC03"/>
    <w:rsid w:val="6662C62C"/>
    <w:rsid w:val="680BFB7E"/>
    <w:rsid w:val="6881F486"/>
    <w:rsid w:val="6BE00F93"/>
    <w:rsid w:val="6C30552F"/>
    <w:rsid w:val="6DCC2590"/>
    <w:rsid w:val="6E19DBDA"/>
    <w:rsid w:val="6F58F0D7"/>
    <w:rsid w:val="6FFA88B7"/>
    <w:rsid w:val="72909199"/>
    <w:rsid w:val="74C60D05"/>
    <w:rsid w:val="756B3D90"/>
    <w:rsid w:val="7772EBAF"/>
    <w:rsid w:val="7EF2C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319A"/>
  <w15:docId w15:val="{5707D688-1D18-4CB5-870B-3F73A87582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4B72F6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4A21-D498-4EAE-BFE7-76DAAC8402C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27</revision>
  <lastPrinted>2019-02-06T12:12:00.0000000Z</lastPrinted>
  <dcterms:created xsi:type="dcterms:W3CDTF">2020-02-24T16:36:00.0000000Z</dcterms:created>
  <dcterms:modified xsi:type="dcterms:W3CDTF">2023-09-29T04:45:32.4398299Z</dcterms:modified>
</coreProperties>
</file>